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2FB" w:rsidRDefault="009C32FB">
      <w:pPr>
        <w:rPr>
          <w:sz w:val="36"/>
        </w:rPr>
      </w:pPr>
    </w:p>
    <w:p w:rsidR="009C32FB" w:rsidRDefault="00F43348">
      <w:pPr>
        <w:spacing w:line="240" w:lineRule="atLeast"/>
        <w:jc w:val="center"/>
        <w:rPr>
          <w:rFonts w:ascii="黑体" w:eastAsia="黑体"/>
          <w:b/>
          <w:sz w:val="52"/>
          <w:szCs w:val="52"/>
        </w:rPr>
      </w:pPr>
      <w:r>
        <w:rPr>
          <w:noProof/>
        </w:rP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69A">
        <w:rPr>
          <w:rFonts w:hint="eastAsia"/>
          <w:b/>
          <w:sz w:val="52"/>
          <w:szCs w:val="52"/>
        </w:rPr>
        <w:t>（威海）</w:t>
      </w:r>
    </w:p>
    <w:p w:rsidR="009C32FB" w:rsidRDefault="00EC469A">
      <w:pPr>
        <w:autoSpaceDE w:val="0"/>
        <w:autoSpaceDN w:val="0"/>
        <w:adjustRightInd w:val="0"/>
        <w:jc w:val="center"/>
        <w:outlineLvl w:val="0"/>
        <w:rPr>
          <w:rFonts w:ascii="华文中宋" w:eastAsia="华文中宋" w:hAnsi="华文中宋" w:cs="FZXBSK--GBK1-0"/>
          <w:b/>
          <w:sz w:val="52"/>
          <w:szCs w:val="72"/>
        </w:rPr>
      </w:pPr>
      <w:r>
        <w:rPr>
          <w:rFonts w:ascii="华文中宋" w:eastAsia="华文中宋" w:hAnsi="华文中宋" w:cs="FZXBSK--GBK1-0" w:hint="eastAsia"/>
          <w:b/>
          <w:sz w:val="52"/>
          <w:szCs w:val="72"/>
        </w:rPr>
        <w:t>申报专业技术职务聘任评审材料</w:t>
      </w:r>
    </w:p>
    <w:p w:rsidR="009C32FB" w:rsidRDefault="00EC469A" w:rsidP="00414A66">
      <w:pPr>
        <w:autoSpaceDE w:val="0"/>
        <w:autoSpaceDN w:val="0"/>
        <w:adjustRightInd w:val="0"/>
        <w:spacing w:before="100" w:beforeAutospacing="1"/>
        <w:jc w:val="center"/>
        <w:outlineLvl w:val="0"/>
        <w:rPr>
          <w:rFonts w:ascii="华文中宋" w:eastAsia="华文中宋" w:hAnsi="华文中宋" w:cs="FZXBSK--GBK1-0"/>
          <w:b/>
          <w:sz w:val="52"/>
          <w:szCs w:val="52"/>
        </w:rPr>
      </w:pPr>
      <w:r>
        <w:rPr>
          <w:rFonts w:ascii="华文中宋" w:eastAsia="华文中宋" w:hAnsi="华文中宋" w:cs="FZXBSK--GBK1-0" w:hint="eastAsia"/>
          <w:b/>
          <w:sz w:val="36"/>
          <w:szCs w:val="36"/>
        </w:rPr>
        <w:t>(工程实验</w:t>
      </w:r>
      <w:r>
        <w:rPr>
          <w:rFonts w:ascii="华文中宋" w:eastAsia="华文中宋" w:hAnsi="华文中宋" w:cs="FZXBSK--GBK1-0"/>
          <w:b/>
          <w:sz w:val="36"/>
          <w:szCs w:val="36"/>
        </w:rPr>
        <w:t>岗位</w:t>
      </w:r>
      <w:r>
        <w:rPr>
          <w:rFonts w:ascii="华文中宋" w:eastAsia="华文中宋" w:hAnsi="华文中宋" w:cs="FZXBSK--GBK1-0" w:hint="eastAsia"/>
          <w:b/>
          <w:sz w:val="36"/>
          <w:szCs w:val="36"/>
        </w:rPr>
        <w:t>)</w:t>
      </w:r>
    </w:p>
    <w:p w:rsidR="009C32FB" w:rsidRDefault="009C32FB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sz w:val="52"/>
          <w:szCs w:val="52"/>
        </w:rPr>
      </w:pPr>
    </w:p>
    <w:p w:rsidR="009C32FB" w:rsidRDefault="009C32FB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sz w:val="52"/>
          <w:szCs w:val="52"/>
        </w:rPr>
      </w:pPr>
    </w:p>
    <w:p w:rsidR="009C32FB" w:rsidRDefault="009C32FB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sz w:val="52"/>
          <w:szCs w:val="52"/>
        </w:rPr>
      </w:pPr>
    </w:p>
    <w:p w:rsidR="009C32FB" w:rsidRDefault="009C32FB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sz w:val="52"/>
          <w:szCs w:val="52"/>
        </w:rPr>
      </w:pPr>
    </w:p>
    <w:p w:rsidR="009C32FB" w:rsidRDefault="009C32FB">
      <w:pPr>
        <w:autoSpaceDE w:val="0"/>
        <w:autoSpaceDN w:val="0"/>
        <w:adjustRightInd w:val="0"/>
        <w:rPr>
          <w:rFonts w:ascii="仿宋_GB2312" w:eastAsia="仿宋_GB2312" w:hAnsi="华文中宋" w:cs="FZXBSK--GBK1-0"/>
          <w:b/>
          <w:sz w:val="52"/>
          <w:szCs w:val="52"/>
        </w:rPr>
      </w:pPr>
    </w:p>
    <w:tbl>
      <w:tblPr>
        <w:tblW w:w="7808" w:type="dxa"/>
        <w:jc w:val="center"/>
        <w:tblLayout w:type="fixed"/>
        <w:tblLook w:val="0000" w:firstRow="0" w:lastRow="0" w:firstColumn="0" w:lastColumn="0" w:noHBand="0" w:noVBand="0"/>
      </w:tblPr>
      <w:tblGrid>
        <w:gridCol w:w="2548"/>
        <w:gridCol w:w="5260"/>
      </w:tblGrid>
      <w:tr w:rsidR="00EB19BE" w:rsidTr="00B52AA7">
        <w:trPr>
          <w:jc w:val="center"/>
        </w:trPr>
        <w:tc>
          <w:tcPr>
            <w:tcW w:w="2548" w:type="dxa"/>
            <w:vAlign w:val="center"/>
          </w:tcPr>
          <w:p w:rsidR="00EB19BE" w:rsidRDefault="00B52AA7" w:rsidP="001A7511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申报</w:t>
            </w:r>
            <w:r w:rsidR="00EB19BE">
              <w:rPr>
                <w:rFonts w:ascii="华文中宋" w:eastAsia="华文中宋" w:hAnsi="华文中宋" w:cs="仿宋_GB2312"/>
                <w:sz w:val="36"/>
                <w:szCs w:val="36"/>
              </w:rPr>
              <w:t>职务</w:t>
            </w:r>
            <w:r w:rsidR="00EB19BE">
              <w:rPr>
                <w:rFonts w:ascii="华文中宋" w:eastAsia="华文中宋" w:hAnsi="华文中宋" w:cs="仿宋_GB2312" w:hint="eastAsia"/>
                <w:sz w:val="36"/>
                <w:szCs w:val="36"/>
              </w:rPr>
              <w:t>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-681592314"/>
            <w:placeholder>
              <w:docPart w:val="41DB9E5980E246B6BE56EDE4C157B8FD"/>
            </w:placeholder>
            <w:showingPlcHdr/>
            <w:comboBox>
              <w:listItem w:value="选择一项。"/>
              <w:listItem w:displayText="教授级高级工程师" w:value="教授级高级工程师"/>
              <w:listItem w:displayText="高级工程师" w:value="高级工程师"/>
              <w:listItem w:displayText="工程师" w:value="工程师"/>
              <w:listItem w:displayText="助理工程师" w:value="助理工程师"/>
            </w:comboBox>
          </w:sdtPr>
          <w:sdtEndPr/>
          <w:sdtContent>
            <w:tc>
              <w:tcPr>
                <w:tcW w:w="5260" w:type="dxa"/>
                <w:tcBorders>
                  <w:bottom w:val="single" w:sz="4" w:space="0" w:color="auto"/>
                </w:tcBorders>
              </w:tcPr>
              <w:p w:rsidR="00EB19BE" w:rsidRDefault="00EB19BE" w:rsidP="001A7511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</w:tr>
      <w:tr w:rsidR="009C32FB" w:rsidTr="00B52AA7">
        <w:trPr>
          <w:jc w:val="center"/>
        </w:trPr>
        <w:tc>
          <w:tcPr>
            <w:tcW w:w="2548" w:type="dxa"/>
            <w:vAlign w:val="center"/>
          </w:tcPr>
          <w:p w:rsidR="009C32FB" w:rsidRDefault="00884CC1" w:rsidP="00884CC1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 w:rsidRPr="005C36EE">
              <w:rPr>
                <w:rFonts w:ascii="华文中宋" w:eastAsia="华文中宋" w:hAnsi="华文中宋" w:cs="仿宋_GB2312" w:hint="eastAsia"/>
                <w:spacing w:val="20"/>
                <w:sz w:val="36"/>
                <w:szCs w:val="36"/>
              </w:rPr>
              <w:t>申 报 人：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9C32FB" w:rsidRDefault="009C32FB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  <w:tr w:rsidR="00B52AA7" w:rsidTr="00B52AA7">
        <w:trPr>
          <w:jc w:val="center"/>
        </w:trPr>
        <w:tc>
          <w:tcPr>
            <w:tcW w:w="2548" w:type="dxa"/>
            <w:vAlign w:val="center"/>
          </w:tcPr>
          <w:p w:rsidR="00B52AA7" w:rsidRDefault="00B52AA7" w:rsidP="00B52AA7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所在单位：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649488446"/>
            <w:placeholder>
              <w:docPart w:val="5DD52F91A65A4FCDA5615CDE6281BF9B"/>
            </w:placeholder>
            <w:showingPlcHdr/>
            <w:comboBox>
              <w:listItem w:value="选择一项。"/>
              <w:listItem w:displayText="海洋工程学院" w:value="海洋工程学院"/>
              <w:listItem w:displayText="海洋科学与技术学院" w:value="海洋科学与技术学院"/>
              <w:listItem w:displayText="汽车工程学院" w:value="汽车工程学院"/>
              <w:listItem w:displayText="信息科学与工程学院" w:value="信息科学与工程学院"/>
              <w:listItem w:displayText="计算机科学与技术学院" w:value="计算机科学与技术学院"/>
              <w:listItem w:displayText="材料科学与工程学院" w:value="材料科学与工程学院"/>
              <w:listItem w:displayText="新能源学院" w:value="新能源学院"/>
              <w:listItem w:displayText="理学院" w:value="理学院"/>
              <w:listItem w:displayText="经济管理学院" w:value="经济管理学院"/>
              <w:listItem w:displayText="语言文学学院" w:value="语言文学学院"/>
              <w:listItem w:displayText="马克思主义学院" w:value="马克思主义学院"/>
              <w:listItem w:displayText="体育教学部" w:value="体育教学部"/>
              <w:listItem w:displayText="学校办公室" w:value="学校办公室"/>
              <w:listItem w:displayText="党委工作部" w:value="党委工作部"/>
              <w:listItem w:displayText="工会 机关党委 离退休办公室" w:value="工会 机关党委 离退休办公室"/>
              <w:listItem w:displayText="纪检监察办公室" w:value="纪检监察办公室"/>
              <w:listItem w:displayText="学生工作处" w:value="学生工作处"/>
              <w:listItem w:displayText="教务处" w:value="教务处"/>
              <w:listItem w:displayText="研究生处" w:value="研究生处"/>
              <w:listItem w:displayText="科技发展处" w:value="科技发展处"/>
              <w:listItem w:displayText="人力资源处" w:value="人力资源处"/>
              <w:listItem w:displayText="国际合作处" w:value="国际合作处"/>
              <w:listItem w:displayText="财务处" w:value="财务处"/>
              <w:listItem w:displayText="资产管理处" w:value="资产管理处"/>
              <w:listItem w:displayText="规划建设处" w:value="规划建设处"/>
              <w:listItem w:displayText="后勤保卫处" w:value="后勤保卫处"/>
              <w:listItem w:displayText="校友工作与教育基金办公室" w:value="校友工作与教育基金办公室"/>
              <w:listItem w:displayText="继续教育学院" w:value="继续教育学院"/>
              <w:listItem w:displayText="图书馆" w:value="图书馆"/>
              <w:listItem w:displayText="网络与信息中心" w:value="网络与信息中心"/>
            </w:comboBox>
          </w:sdtPr>
          <w:sdtEndPr/>
          <w:sdtContent>
            <w:tc>
              <w:tcPr>
                <w:tcW w:w="526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B52AA7" w:rsidRDefault="00B52AA7" w:rsidP="00B52AA7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</w:tr>
      <w:tr w:rsidR="00B52AA7" w:rsidTr="00B52AA7">
        <w:trPr>
          <w:jc w:val="center"/>
        </w:trPr>
        <w:tc>
          <w:tcPr>
            <w:tcW w:w="2548" w:type="dxa"/>
            <w:vAlign w:val="center"/>
          </w:tcPr>
          <w:p w:rsidR="00B52AA7" w:rsidRDefault="00B52AA7" w:rsidP="00B52AA7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工作性质：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312766789"/>
            <w:placeholder>
              <w:docPart w:val="6AF3AA706FB04E3A95973C65A940C6B7"/>
            </w:placeholder>
            <w:showingPlcHdr/>
            <w:comboBox>
              <w:listItem w:value="选择一项。"/>
              <w:listItem w:displayText="教学辅助" w:value="教学辅助"/>
              <w:listItem w:displayText="科研辅助" w:value="科研辅助"/>
            </w:comboBox>
          </w:sdtPr>
          <w:sdtEndPr/>
          <w:sdtContent>
            <w:tc>
              <w:tcPr>
                <w:tcW w:w="526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B52AA7" w:rsidRDefault="00B52AA7" w:rsidP="00B52AA7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</w:tr>
      <w:tr w:rsidR="009C32FB" w:rsidTr="005271E6">
        <w:trPr>
          <w:trHeight w:val="64"/>
          <w:jc w:val="center"/>
        </w:trPr>
        <w:tc>
          <w:tcPr>
            <w:tcW w:w="2548" w:type="dxa"/>
            <w:vAlign w:val="center"/>
          </w:tcPr>
          <w:p w:rsidR="009C32FB" w:rsidRDefault="00EC469A"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9C32FB" w:rsidRDefault="009C32FB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  <w:tr w:rsidR="009C32FB" w:rsidTr="00B52AA7">
        <w:trPr>
          <w:jc w:val="center"/>
        </w:trPr>
        <w:tc>
          <w:tcPr>
            <w:tcW w:w="2548" w:type="dxa"/>
            <w:vAlign w:val="center"/>
          </w:tcPr>
          <w:p w:rsidR="009C32FB" w:rsidRDefault="00EC469A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9C32FB" w:rsidRDefault="009C32FB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</w:tbl>
    <w:p w:rsidR="009C32FB" w:rsidRDefault="009C32FB">
      <w:pPr>
        <w:autoSpaceDE w:val="0"/>
        <w:autoSpaceDN w:val="0"/>
        <w:adjustRightInd w:val="0"/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C32FB" w:rsidRDefault="009C32FB">
      <w:pPr>
        <w:autoSpaceDE w:val="0"/>
        <w:autoSpaceDN w:val="0"/>
        <w:adjustRightInd w:val="0"/>
        <w:spacing w:line="60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C32FB" w:rsidRDefault="00EC469A" w:rsidP="00F43348">
      <w:pPr>
        <w:autoSpaceDE w:val="0"/>
        <w:autoSpaceDN w:val="0"/>
        <w:adjustRightInd w:val="0"/>
        <w:snapToGrid w:val="0"/>
        <w:spacing w:afterLines="100" w:after="240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哈尔滨工业大学（威海）制</w:t>
      </w:r>
    </w:p>
    <w:p w:rsidR="00192B17" w:rsidRDefault="00EC469A">
      <w:pPr>
        <w:autoSpaceDE w:val="0"/>
        <w:autoSpaceDN w:val="0"/>
        <w:adjustRightInd w:val="0"/>
        <w:spacing w:line="600" w:lineRule="exact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二Ｏ</w:t>
      </w:r>
      <w:r w:rsidR="00A14A75">
        <w:rPr>
          <w:rFonts w:eastAsia="仿宋_GB2312"/>
          <w:b/>
          <w:sz w:val="28"/>
          <w:szCs w:val="28"/>
        </w:rPr>
        <w:t>二Ｏ</w:t>
      </w:r>
      <w:r>
        <w:rPr>
          <w:rFonts w:eastAsia="仿宋_GB2312"/>
          <w:b/>
          <w:sz w:val="28"/>
          <w:szCs w:val="28"/>
        </w:rPr>
        <w:t>年制</w:t>
      </w:r>
    </w:p>
    <w:p w:rsidR="00192B17" w:rsidRDefault="00192B17">
      <w:pPr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br w:type="page"/>
      </w:r>
    </w:p>
    <w:p w:rsidR="00A14A75" w:rsidRDefault="00A14A75" w:rsidP="00A14A75">
      <w:pPr>
        <w:widowControl w:val="0"/>
        <w:adjustRightInd w:val="0"/>
        <w:snapToGrid w:val="0"/>
        <w:spacing w:beforeLines="200" w:before="480" w:afterLines="100" w:after="240"/>
        <w:jc w:val="center"/>
        <w:rPr>
          <w:rFonts w:ascii="仿宋" w:eastAsia="仿宋" w:hAnsi="仿宋"/>
          <w:b/>
          <w:sz w:val="40"/>
        </w:rPr>
      </w:pPr>
    </w:p>
    <w:p w:rsidR="00EB19BE" w:rsidRDefault="00EB19BE" w:rsidP="00A14A75">
      <w:pPr>
        <w:widowControl w:val="0"/>
        <w:adjustRightInd w:val="0"/>
        <w:snapToGrid w:val="0"/>
        <w:spacing w:beforeLines="200" w:before="480" w:afterLines="100" w:after="240"/>
        <w:jc w:val="center"/>
        <w:rPr>
          <w:rFonts w:ascii="仿宋" w:eastAsia="仿宋" w:hAnsi="仿宋"/>
          <w:b/>
          <w:sz w:val="32"/>
          <w:u w:val="single"/>
        </w:rPr>
      </w:pPr>
      <w:r>
        <w:rPr>
          <w:rFonts w:ascii="仿宋" w:eastAsia="仿宋" w:hAnsi="仿宋" w:hint="eastAsia"/>
          <w:b/>
          <w:sz w:val="40"/>
        </w:rPr>
        <w:t>填  写  说  明</w:t>
      </w:r>
    </w:p>
    <w:p w:rsidR="00EB19BE" w:rsidRDefault="00EB19BE" w:rsidP="00EB19BE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申请人需认真阅读，如实填写，严禁擅自修改表格。</w:t>
      </w:r>
    </w:p>
    <w:p w:rsidR="00A14A75" w:rsidRDefault="00A14A75" w:rsidP="00A14A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请填写任现专业技术职务以来所取得的成果业绩。</w:t>
      </w:r>
    </w:p>
    <w:p w:rsidR="00EB19BE" w:rsidRDefault="00EB19BE" w:rsidP="00EB19BE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封面的“所在单位”请选择申请人所在学院（部）、职能部处或直属单位名称。</w:t>
      </w:r>
    </w:p>
    <w:p w:rsidR="00EB19BE" w:rsidRDefault="00EB19BE" w:rsidP="00EB19BE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表格中的“申请人承诺”须由本人亲笔签名。</w:t>
      </w:r>
    </w:p>
    <w:p w:rsidR="00A14A75" w:rsidRDefault="00A14A75" w:rsidP="00A14A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表格中的“推荐单位基层党组织意见”须由推荐单位基层党组织填写，并须由相关</w:t>
      </w:r>
      <w:r>
        <w:rPr>
          <w:rFonts w:ascii="仿宋" w:eastAsia="仿宋" w:hAnsi="仿宋" w:hint="eastAsia"/>
          <w:sz w:val="28"/>
        </w:rPr>
        <w:t>负责人签字</w:t>
      </w:r>
      <w:r>
        <w:rPr>
          <w:rFonts w:ascii="仿宋" w:eastAsia="仿宋" w:hAnsi="仿宋" w:hint="eastAsia"/>
          <w:sz w:val="28"/>
          <w:szCs w:val="28"/>
        </w:rPr>
        <w:t>并盖公章。</w:t>
      </w:r>
    </w:p>
    <w:p w:rsidR="00A14A75" w:rsidRDefault="00A14A75" w:rsidP="00A14A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表格中的“推荐单位意见”须由推荐单位填写，并须由单位负责人签字并盖公章。</w:t>
      </w:r>
    </w:p>
    <w:p w:rsidR="00EB19BE" w:rsidRDefault="00EB19BE" w:rsidP="00EB19BE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表中无内容填写部分，应写“无”。</w:t>
      </w:r>
    </w:p>
    <w:p w:rsidR="00A14A75" w:rsidRDefault="00A14A75" w:rsidP="00A14A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请申请人严格按照规范要求填写，并在填写完成后删除填写示例。</w:t>
      </w:r>
    </w:p>
    <w:p w:rsidR="00EB19BE" w:rsidRDefault="00EB19BE" w:rsidP="00EB19BE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申请人需使用Word2007以上版本软件及“.docx”文件类型填写，并</w:t>
      </w:r>
      <w:r w:rsidR="00A14A75">
        <w:rPr>
          <w:rFonts w:ascii="仿宋" w:eastAsia="仿宋" w:hAnsi="仿宋" w:hint="eastAsia"/>
          <w:sz w:val="28"/>
          <w:szCs w:val="28"/>
        </w:rPr>
        <w:t>双</w:t>
      </w:r>
      <w:r>
        <w:rPr>
          <w:rFonts w:ascii="仿宋" w:eastAsia="仿宋" w:hAnsi="仿宋" w:hint="eastAsia"/>
          <w:sz w:val="28"/>
          <w:szCs w:val="28"/>
        </w:rPr>
        <w:t>面打印。</w:t>
      </w:r>
    </w:p>
    <w:p w:rsidR="009C32FB" w:rsidRDefault="009C32FB">
      <w:pPr>
        <w:adjustRightInd w:val="0"/>
        <w:snapToGrid w:val="0"/>
        <w:spacing w:line="400" w:lineRule="exact"/>
      </w:pPr>
    </w:p>
    <w:p w:rsidR="009C32FB" w:rsidRDefault="009C32FB">
      <w:pPr>
        <w:numPr>
          <w:ilvl w:val="0"/>
          <w:numId w:val="1"/>
        </w:numPr>
        <w:adjustRightInd w:val="0"/>
        <w:snapToGrid w:val="0"/>
        <w:spacing w:line="400" w:lineRule="exact"/>
        <w:sectPr w:rsidR="009C32FB" w:rsidSect="000D017C">
          <w:footerReference w:type="default" r:id="rId9"/>
          <w:pgSz w:w="11906" w:h="16838"/>
          <w:pgMar w:top="1418" w:right="1797" w:bottom="1134" w:left="1797" w:header="709" w:footer="709" w:gutter="0"/>
          <w:pgNumType w:start="1"/>
          <w:cols w:space="720"/>
          <w:titlePg/>
          <w:docGrid w:linePitch="360"/>
        </w:sectPr>
      </w:pPr>
    </w:p>
    <w:p w:rsidR="00A14A75" w:rsidRDefault="00A14A75" w:rsidP="00A14A75">
      <w:pPr>
        <w:autoSpaceDE w:val="0"/>
        <w:autoSpaceDN w:val="0"/>
        <w:adjustRightInd w:val="0"/>
        <w:snapToGrid w:val="0"/>
        <w:spacing w:afterLines="50" w:after="120" w:line="600" w:lineRule="exact"/>
        <w:outlineLvl w:val="0"/>
        <w:rPr>
          <w:rFonts w:ascii="黑体" w:eastAsia="黑体" w:hAnsi="黑体" w:cs="FZFSK--GBK1-0"/>
          <w:b/>
          <w:sz w:val="28"/>
          <w:szCs w:val="28"/>
        </w:rPr>
      </w:pPr>
      <w:r w:rsidRPr="00A14A75">
        <w:rPr>
          <w:rFonts w:ascii="黑体" w:eastAsia="黑体" w:hAnsi="黑体" w:cs="FZFSK--GBK1-0" w:hint="eastAsia"/>
          <w:b/>
          <w:sz w:val="28"/>
          <w:szCs w:val="28"/>
        </w:rPr>
        <w:lastRenderedPageBreak/>
        <w:t>一、个人情况</w:t>
      </w: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"/>
        <w:gridCol w:w="425"/>
        <w:gridCol w:w="566"/>
        <w:gridCol w:w="1135"/>
        <w:gridCol w:w="142"/>
        <w:gridCol w:w="1277"/>
        <w:gridCol w:w="424"/>
        <w:gridCol w:w="852"/>
        <w:gridCol w:w="385"/>
        <w:gridCol w:w="891"/>
        <w:gridCol w:w="943"/>
        <w:gridCol w:w="757"/>
      </w:tblGrid>
      <w:tr w:rsidR="00291ED7" w:rsidTr="00291ED7">
        <w:trPr>
          <w:trHeight w:hRule="exact" w:val="567"/>
          <w:jc w:val="center"/>
        </w:trPr>
        <w:tc>
          <w:tcPr>
            <w:tcW w:w="9356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Pr="00A03F48" w:rsidRDefault="00291ED7" w:rsidP="00291ED7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</w:rPr>
            </w:pPr>
            <w:r w:rsidRPr="00A03F48">
              <w:rPr>
                <w:rFonts w:ascii="黑体" w:eastAsia="黑体" w:hAnsi="黑体" w:hint="eastAsia"/>
                <w:b/>
              </w:rPr>
              <w:t>1</w:t>
            </w:r>
            <w:r w:rsidRPr="00A03F48">
              <w:rPr>
                <w:rFonts w:ascii="黑体" w:eastAsia="黑体" w:hAnsi="黑体"/>
                <w:b/>
              </w:rPr>
              <w:t>.1</w:t>
            </w:r>
            <w:r w:rsidRPr="00A03F48">
              <w:rPr>
                <w:rFonts w:ascii="黑体" w:eastAsia="黑体" w:hAnsi="黑体" w:hint="eastAsia"/>
                <w:b/>
              </w:rPr>
              <w:t>个人基本信息</w:t>
            </w: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姓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名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性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  <w:spacing w:val="-4"/>
              </w:rPr>
              <w:t>出生日期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一</w:t>
            </w:r>
            <w:r>
              <w:rPr>
                <w:rFonts w:ascii="仿宋_GB2312" w:eastAsia="仿宋_GB2312" w:hAnsi="华文仿宋"/>
              </w:rPr>
              <w:t>寸近照</w:t>
            </w: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政治面貌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  <w:spacing w:val="-4"/>
              </w:rPr>
              <w:t>民    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籍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最高学历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最高学位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获得时间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25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专业技术职务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291ED7" w:rsidRDefault="00291ED7" w:rsidP="00291ED7">
            <w:pPr>
              <w:snapToGrid w:val="0"/>
              <w:jc w:val="center"/>
              <w:rPr>
                <w:rFonts w:ascii="黑体" w:eastAsia="黑体" w:hAnsi="黑体"/>
                <w:spacing w:val="-32"/>
              </w:rPr>
            </w:pPr>
            <w:r w:rsidRPr="00880ACA">
              <w:rPr>
                <w:rFonts w:ascii="黑体" w:eastAsia="黑体" w:hAnsi="黑体" w:hint="eastAsia"/>
              </w:rPr>
              <w:t>聘任时间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25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最高学位专业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291ED7" w:rsidRDefault="00291ED7" w:rsidP="00291ED7">
            <w:pPr>
              <w:snapToGrid w:val="0"/>
              <w:jc w:val="center"/>
              <w:rPr>
                <w:rFonts w:ascii="黑体" w:eastAsia="黑体" w:hAnsi="黑体"/>
                <w:spacing w:val="-32"/>
              </w:rPr>
            </w:pPr>
            <w:r w:rsidRPr="00291ED7">
              <w:rPr>
                <w:rFonts w:ascii="黑体" w:eastAsia="黑体" w:hAnsi="黑体" w:hint="eastAsia"/>
                <w:spacing w:val="-32"/>
              </w:rPr>
              <w:t>现从事专业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291ED7" w:rsidTr="00BF4FEC">
        <w:trPr>
          <w:trHeight w:hRule="exact" w:val="737"/>
          <w:jc w:val="center"/>
        </w:trPr>
        <w:tc>
          <w:tcPr>
            <w:tcW w:w="25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现从事</w:t>
            </w:r>
            <w:r>
              <w:rPr>
                <w:rFonts w:ascii="黑体" w:eastAsia="黑体" w:hAnsi="黑体" w:hint="eastAsia"/>
              </w:rPr>
              <w:t>工作</w:t>
            </w:r>
            <w:r w:rsidRPr="00880ACA">
              <w:rPr>
                <w:rFonts w:ascii="黑体" w:eastAsia="黑体" w:hAnsi="黑体" w:hint="eastAsia"/>
              </w:rPr>
              <w:t>关键词</w:t>
            </w:r>
          </w:p>
        </w:tc>
        <w:tc>
          <w:tcPr>
            <w:tcW w:w="6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291ED7" w:rsidTr="00607709">
        <w:trPr>
          <w:trHeight w:val="567"/>
          <w:jc w:val="center"/>
        </w:trPr>
        <w:tc>
          <w:tcPr>
            <w:tcW w:w="9356" w:type="dxa"/>
            <w:gridSpan w:val="1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Pr="00A03F48" w:rsidRDefault="00291ED7" w:rsidP="00C75955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A03F48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A03F48">
              <w:rPr>
                <w:rFonts w:ascii="黑体" w:eastAsia="黑体" w:hAnsi="黑体"/>
                <w:b/>
                <w:szCs w:val="21"/>
              </w:rPr>
              <w:t>.</w:t>
            </w:r>
            <w:r w:rsidR="00C75955">
              <w:rPr>
                <w:rFonts w:ascii="黑体" w:eastAsia="黑体" w:hAnsi="黑体"/>
                <w:b/>
                <w:szCs w:val="21"/>
              </w:rPr>
              <w:t>2</w:t>
            </w:r>
            <w:r w:rsidRPr="00A03F48">
              <w:rPr>
                <w:rFonts w:ascii="黑体" w:eastAsia="黑体" w:hAnsi="黑体" w:hint="eastAsia"/>
                <w:b/>
                <w:szCs w:val="21"/>
              </w:rPr>
              <w:t>教育及工作经历</w:t>
            </w:r>
          </w:p>
        </w:tc>
      </w:tr>
      <w:tr w:rsidR="00291ED7" w:rsidTr="00BF4FEC">
        <w:trPr>
          <w:trHeight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教育经历</w:t>
            </w:r>
          </w:p>
          <w:p w:rsidR="00291ED7" w:rsidRDefault="00291ED7" w:rsidP="00291ED7">
            <w:pPr>
              <w:snapToGrid w:val="0"/>
              <w:jc w:val="center"/>
              <w:rPr>
                <w:rFonts w:ascii="楷体_GB2312" w:eastAsia="楷体_GB2312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</w:rPr>
              <w:t>(从本科起)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起止时间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院校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专业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Pr="00880ACA" w:rsidRDefault="00291ED7" w:rsidP="00291ED7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学位</w:t>
            </w:r>
          </w:p>
        </w:tc>
      </w:tr>
      <w:tr w:rsidR="00291ED7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2001.09-2005.07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学士</w:t>
            </w:r>
          </w:p>
        </w:tc>
      </w:tr>
      <w:tr w:rsidR="00291ED7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2005.09-2007.07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1ED7" w:rsidRDefault="00291ED7" w:rsidP="00291ED7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硕士</w:t>
            </w:r>
          </w:p>
        </w:tc>
      </w:tr>
      <w:tr w:rsidR="00BF4FEC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2007.09-2011.12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/>
                <w:color w:val="FF0000"/>
              </w:rPr>
              <w:t>英国牛津大学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博士</w:t>
            </w: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Pr="00880ACA" w:rsidRDefault="00C75955" w:rsidP="00C75955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工作经历</w:t>
            </w:r>
          </w:p>
          <w:p w:rsidR="00C75955" w:rsidRPr="00880ACA" w:rsidRDefault="00C75955" w:rsidP="00BF4FEC">
            <w:pPr>
              <w:snapToGrid w:val="0"/>
              <w:jc w:val="center"/>
              <w:rPr>
                <w:rFonts w:ascii="楷体_GB2312" w:eastAsia="楷体_GB2312"/>
                <w:spacing w:val="-20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(</w:t>
            </w:r>
            <w:r w:rsidR="00BF4FEC">
              <w:rPr>
                <w:rFonts w:ascii="仿宋_GB2312" w:eastAsia="仿宋_GB2312" w:hAnsi="华文仿宋"/>
                <w:spacing w:val="-20"/>
                <w:szCs w:val="21"/>
              </w:rPr>
              <w:t>含海内外进修访学、博士后及</w:t>
            </w: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兼职)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Pr="00880ACA" w:rsidRDefault="00C75955" w:rsidP="00C75955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起止时间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Pr="00880ACA" w:rsidRDefault="00C75955" w:rsidP="00C75955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工作单位及职务</w:t>
            </w: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2015.12-至今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哈尔滨工业大学（威海）工程师</w:t>
            </w: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2012.01-2015.12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哈尔滨工业大学（威海）助理工程师</w:t>
            </w: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C75955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75955" w:rsidRDefault="00C75955" w:rsidP="00C75955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BF4FEC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</w:t>
            </w:r>
            <w:r>
              <w:rPr>
                <w:rFonts w:ascii="仿宋_GB2312" w:eastAsia="仿宋_GB2312" w:hAnsi="华文仿宋"/>
                <w:color w:val="FF0000"/>
              </w:rPr>
              <w:t>017.09-2018.08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/>
                <w:color w:val="FF0000"/>
              </w:rPr>
              <w:t>英国剑桥大学访问学者</w:t>
            </w:r>
          </w:p>
        </w:tc>
      </w:tr>
      <w:tr w:rsidR="00BF4FEC" w:rsidTr="00BF4FEC">
        <w:trPr>
          <w:trHeight w:val="567"/>
          <w:jc w:val="center"/>
        </w:trPr>
        <w:tc>
          <w:tcPr>
            <w:tcW w:w="155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4FEC" w:rsidRDefault="00BF4FEC" w:rsidP="00BF4FEC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4FEC" w:rsidRPr="001F43AE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 w:rsidRPr="001F43AE">
              <w:rPr>
                <w:rFonts w:ascii="仿宋_GB2312" w:eastAsia="仿宋_GB2312" w:hAnsi="华文仿宋" w:hint="eastAsia"/>
                <w:color w:val="FF0000"/>
              </w:rPr>
              <w:t>2</w:t>
            </w:r>
            <w:r w:rsidRPr="001F43AE">
              <w:rPr>
                <w:rFonts w:ascii="仿宋_GB2312" w:eastAsia="仿宋_GB2312" w:hAnsi="华文仿宋"/>
                <w:color w:val="FF0000"/>
              </w:rPr>
              <w:t>018.09-至今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4FEC" w:rsidRPr="001F43AE" w:rsidRDefault="00BF4FEC" w:rsidP="00BF4FEC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 w:rsidRPr="001F43AE">
              <w:rPr>
                <w:rFonts w:ascii="仿宋_GB2312" w:eastAsia="仿宋_GB2312" w:hAnsi="华文仿宋" w:hint="eastAsia"/>
                <w:color w:val="FF0000"/>
              </w:rPr>
              <w:t>1</w:t>
            </w:r>
            <w:r w:rsidRPr="001F43AE">
              <w:rPr>
                <w:rFonts w:ascii="仿宋_GB2312" w:eastAsia="仿宋_GB2312" w:hAnsi="华文仿宋"/>
                <w:color w:val="FF0000"/>
              </w:rPr>
              <w:t>801201班主任</w:t>
            </w:r>
          </w:p>
        </w:tc>
      </w:tr>
      <w:tr w:rsidR="00302B32" w:rsidTr="00406A34">
        <w:trPr>
          <w:trHeight w:val="567"/>
          <w:jc w:val="center"/>
        </w:trPr>
        <w:tc>
          <w:tcPr>
            <w:tcW w:w="9356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B32" w:rsidRPr="00DD34A7" w:rsidRDefault="00302B32" w:rsidP="00C75955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lastRenderedPageBreak/>
              <w:t>1</w:t>
            </w:r>
            <w:r>
              <w:rPr>
                <w:rFonts w:ascii="黑体" w:eastAsia="黑体" w:hAnsi="黑体"/>
                <w:b/>
                <w:szCs w:val="21"/>
              </w:rPr>
              <w:t>.3</w:t>
            </w:r>
            <w:r w:rsidRPr="00291ED7">
              <w:rPr>
                <w:rFonts w:ascii="黑体" w:eastAsia="黑体" w:hAnsi="黑体" w:hint="eastAsia"/>
                <w:b/>
                <w:szCs w:val="21"/>
              </w:rPr>
              <w:t>个人获得荣誉称号及奖励</w:t>
            </w:r>
            <w:r w:rsidR="00DD34A7"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(按重要性先后填写</w:t>
            </w:r>
            <w:r w:rsid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)</w:t>
            </w: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荣誉称号及奖励</w:t>
            </w:r>
            <w:r>
              <w:rPr>
                <w:rFonts w:ascii="仿宋_GB2312" w:eastAsia="仿宋_GB2312" w:hAnsi="华文仿宋"/>
                <w:kern w:val="2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奖励等级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获奖时间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全部获奖人员名单</w:t>
            </w: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A12B64">
        <w:trPr>
          <w:trHeight w:val="567"/>
          <w:jc w:val="center"/>
        </w:trPr>
        <w:tc>
          <w:tcPr>
            <w:tcW w:w="9356" w:type="dxa"/>
            <w:gridSpan w:val="1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7E46DD" w:rsidRDefault="001E3407" w:rsidP="001E3407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7E46DD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E46DD">
              <w:rPr>
                <w:rFonts w:ascii="黑体" w:eastAsia="黑体" w:hAnsi="黑体"/>
                <w:b/>
                <w:szCs w:val="21"/>
              </w:rPr>
              <w:t>.4所带学生获得荣誉称号及奖励</w:t>
            </w:r>
            <w:r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(按重要性先后填写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)</w:t>
            </w: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荣誉称号及奖励</w:t>
            </w:r>
            <w:r>
              <w:rPr>
                <w:rFonts w:ascii="仿宋_GB2312" w:eastAsia="仿宋_GB2312" w:hAnsi="华文仿宋"/>
                <w:kern w:val="2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奖励等级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/>
                <w:kern w:val="2"/>
              </w:rPr>
              <w:t>获奖时间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spacing w:val="-20"/>
                <w:kern w:val="2"/>
              </w:rPr>
            </w:pPr>
            <w:r w:rsidRPr="001E3407">
              <w:rPr>
                <w:rFonts w:ascii="仿宋_GB2312" w:eastAsia="仿宋_GB2312" w:hAnsi="华文仿宋"/>
                <w:spacing w:val="-20"/>
                <w:kern w:val="2"/>
              </w:rPr>
              <w:t>学生团队名称及负责人</w:t>
            </w: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3685" w:type="dxa"/>
            <w:gridSpan w:val="5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7D3849">
        <w:trPr>
          <w:trHeight w:val="567"/>
          <w:jc w:val="center"/>
        </w:trPr>
        <w:tc>
          <w:tcPr>
            <w:tcW w:w="9356" w:type="dxa"/>
            <w:gridSpan w:val="1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7E46DD" w:rsidRDefault="001E3407" w:rsidP="001E3407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7E46DD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E46DD">
              <w:rPr>
                <w:rFonts w:ascii="黑体" w:eastAsia="黑体" w:hAnsi="黑体"/>
                <w:b/>
                <w:szCs w:val="21"/>
              </w:rPr>
              <w:t>.5</w:t>
            </w:r>
            <w:r w:rsidRPr="007E46DD">
              <w:rPr>
                <w:rFonts w:ascii="黑体" w:eastAsia="黑体" w:hAnsi="黑体" w:hint="eastAsia"/>
                <w:b/>
                <w:szCs w:val="21"/>
              </w:rPr>
              <w:t>主要学术任职情况</w:t>
            </w:r>
          </w:p>
        </w:tc>
      </w:tr>
      <w:tr w:rsidR="001E3407" w:rsidTr="007E46DD">
        <w:trPr>
          <w:trHeight w:val="1950"/>
          <w:jc w:val="center"/>
        </w:trPr>
        <w:tc>
          <w:tcPr>
            <w:tcW w:w="9356" w:type="dxa"/>
            <w:gridSpan w:val="1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824CC4">
        <w:trPr>
          <w:trHeight w:val="567"/>
          <w:jc w:val="center"/>
        </w:trPr>
        <w:tc>
          <w:tcPr>
            <w:tcW w:w="9356" w:type="dxa"/>
            <w:gridSpan w:val="1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7E46DD" w:rsidRDefault="001E3407" w:rsidP="001E3407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7E46DD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E46DD">
              <w:rPr>
                <w:rFonts w:ascii="黑体" w:eastAsia="黑体" w:hAnsi="黑体"/>
                <w:b/>
                <w:szCs w:val="21"/>
              </w:rPr>
              <w:t>.6</w:t>
            </w:r>
            <w:r w:rsidRPr="007E46DD">
              <w:rPr>
                <w:rFonts w:ascii="黑体" w:eastAsia="黑体" w:hAnsi="黑体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符合申报条件情况</w:t>
            </w:r>
          </w:p>
        </w:tc>
      </w:tr>
      <w:tr w:rsidR="001E3407" w:rsidTr="00BF4FEC">
        <w:trPr>
          <w:trHeight w:val="567"/>
          <w:jc w:val="center"/>
        </w:trPr>
        <w:tc>
          <w:tcPr>
            <w:tcW w:w="1984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 w:hint="eastAsia"/>
                <w:kern w:val="2"/>
              </w:rPr>
              <w:t>学历及任职资历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1984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 w:hint="eastAsia"/>
                <w:kern w:val="2"/>
              </w:rPr>
              <w:t>业务技术水平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1984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 w:hint="eastAsia"/>
                <w:kern w:val="2"/>
              </w:rPr>
              <w:t>工作实践能力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E3407" w:rsidTr="00BF4FEC">
        <w:trPr>
          <w:trHeight w:val="567"/>
          <w:jc w:val="center"/>
        </w:trPr>
        <w:tc>
          <w:tcPr>
            <w:tcW w:w="1984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273A5D">
              <w:rPr>
                <w:rFonts w:ascii="仿宋_GB2312" w:eastAsia="仿宋_GB2312" w:hAnsi="华文仿宋" w:hint="eastAsia"/>
                <w:kern w:val="2"/>
              </w:rPr>
              <w:t>工作实绩和成果</w:t>
            </w:r>
          </w:p>
        </w:tc>
        <w:tc>
          <w:tcPr>
            <w:tcW w:w="737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3407" w:rsidRPr="00273A5D" w:rsidRDefault="001E3407" w:rsidP="001E3407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</w:tbl>
    <w:p w:rsidR="009C32FB" w:rsidRDefault="009C32FB">
      <w:pPr>
        <w:tabs>
          <w:tab w:val="left" w:pos="120"/>
          <w:tab w:val="left" w:pos="10772"/>
        </w:tabs>
        <w:ind w:left="-90"/>
        <w:jc w:val="center"/>
        <w:rPr>
          <w:rFonts w:ascii="宋体" w:hAnsi="宋体" w:cs="Arial Unicode MS"/>
          <w:b/>
          <w:bCs/>
          <w:sz w:val="11"/>
          <w:szCs w:val="32"/>
        </w:rPr>
      </w:pPr>
    </w:p>
    <w:p w:rsidR="009C32FB" w:rsidRDefault="00EC469A"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</w:pPr>
      <w:r>
        <w:rPr>
          <w:rFonts w:ascii="宋体" w:hAnsi="宋体" w:hint="eastAsia"/>
          <w:sz w:val="15"/>
        </w:rPr>
        <w:t xml:space="preserve">　</w:t>
      </w:r>
    </w:p>
    <w:p w:rsidR="00AD34C3" w:rsidRPr="00766FEC" w:rsidRDefault="00AD34C3" w:rsidP="00AD34C3">
      <w:pPr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ascii="黑体" w:eastAsia="黑体" w:hAnsi="黑体" w:cs="FZFSK--GBK1-0" w:hint="eastAsia"/>
          <w:b/>
          <w:spacing w:val="-10"/>
          <w:sz w:val="32"/>
          <w:szCs w:val="32"/>
        </w:rPr>
        <w:lastRenderedPageBreak/>
        <w:t>二、代表性业绩</w:t>
      </w:r>
    </w:p>
    <w:p w:rsidR="00AD34C3" w:rsidRPr="002244DD" w:rsidRDefault="00AD34C3" w:rsidP="00AD34C3">
      <w:pPr>
        <w:autoSpaceDE w:val="0"/>
        <w:autoSpaceDN w:val="0"/>
        <w:adjustRightInd w:val="0"/>
        <w:snapToGrid w:val="0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ascii="黑体" w:eastAsia="黑体" w:hAnsi="黑体" w:hint="eastAsia"/>
        </w:rPr>
        <w:t>任现职以来最具代表性的五项业绩</w:t>
      </w:r>
      <w:r w:rsidRPr="000B0C09">
        <w:rPr>
          <w:rFonts w:ascii="黑体" w:eastAsia="黑体" w:hAnsi="黑体" w:hint="eastAsia"/>
        </w:rPr>
        <w:t xml:space="preserve"> 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(按重要性先后填写</w:t>
      </w:r>
      <w:r w:rsidR="00B1057D">
        <w:rPr>
          <w:rFonts w:ascii="仿宋_GB2312" w:eastAsia="仿宋_GB2312" w:cs="FZFSK--GBK1-0" w:hint="eastAsia"/>
          <w:color w:val="000000"/>
          <w:spacing w:val="-10"/>
          <w:szCs w:val="21"/>
        </w:rPr>
        <w:t>，</w:t>
      </w:r>
      <w:r w:rsidR="00B1057D"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此部分内容需在“</w:t>
      </w:r>
      <w:r w:rsidR="00B1057D">
        <w:rPr>
          <w:rFonts w:ascii="仿宋_GB2312" w:eastAsia="仿宋_GB2312" w:cs="FZFSK--GBK1-0" w:hint="eastAsia"/>
          <w:color w:val="000000"/>
          <w:spacing w:val="-10"/>
          <w:szCs w:val="21"/>
        </w:rPr>
        <w:t>三</w:t>
      </w:r>
      <w:r w:rsidR="00B1057D"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、</w:t>
      </w:r>
      <w:r w:rsidR="00B1057D">
        <w:rPr>
          <w:rFonts w:ascii="仿宋_GB2312" w:eastAsia="仿宋_GB2312" w:cs="FZFSK--GBK1-0" w:hint="eastAsia"/>
          <w:color w:val="000000"/>
          <w:spacing w:val="-10"/>
          <w:szCs w:val="21"/>
        </w:rPr>
        <w:t>人才培养及教学科研辅助工作</w:t>
      </w:r>
      <w:r w:rsidR="00B1057D"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”中体现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)</w:t>
      </w:r>
    </w:p>
    <w:tbl>
      <w:tblPr>
        <w:tblW w:w="878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6867"/>
      </w:tblGrid>
      <w:tr w:rsidR="00AD34C3" w:rsidTr="00567743">
        <w:trPr>
          <w:trHeight w:val="1300"/>
        </w:trPr>
        <w:tc>
          <w:tcPr>
            <w:tcW w:w="1922" w:type="dxa"/>
            <w:tcBorders>
              <w:top w:val="double" w:sz="4" w:space="0" w:color="auto"/>
            </w:tcBorders>
            <w:vAlign w:val="center"/>
          </w:tcPr>
          <w:p w:rsidR="00AD34C3" w:rsidRDefault="00AD34C3" w:rsidP="00291E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代表性业绩一</w:t>
            </w:r>
          </w:p>
        </w:tc>
        <w:tc>
          <w:tcPr>
            <w:tcW w:w="6867" w:type="dxa"/>
            <w:tcBorders>
              <w:top w:val="double" w:sz="4" w:space="0" w:color="auto"/>
            </w:tcBorders>
            <w:vAlign w:val="center"/>
          </w:tcPr>
          <w:p w:rsidR="00AD34C3" w:rsidRDefault="00AD34C3" w:rsidP="00291ED7">
            <w:pPr>
              <w:rPr>
                <w:rFonts w:ascii="仿宋" w:eastAsia="仿宋" w:hAnsi="仿宋"/>
                <w:color w:val="FF0000"/>
              </w:rPr>
            </w:pPr>
          </w:p>
        </w:tc>
      </w:tr>
      <w:tr w:rsidR="00AD34C3" w:rsidTr="00567743">
        <w:trPr>
          <w:trHeight w:val="5669"/>
        </w:trPr>
        <w:tc>
          <w:tcPr>
            <w:tcW w:w="1922" w:type="dxa"/>
            <w:vAlign w:val="center"/>
          </w:tcPr>
          <w:p w:rsidR="00AD34C3" w:rsidRDefault="00AD34C3" w:rsidP="00AD34C3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300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6867" w:type="dxa"/>
          </w:tcPr>
          <w:p w:rsidR="00AD34C3" w:rsidRPr="00FF5E67" w:rsidRDefault="00AD34C3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B1057D" w:rsidTr="00567743">
        <w:trPr>
          <w:trHeight w:val="1483"/>
        </w:trPr>
        <w:tc>
          <w:tcPr>
            <w:tcW w:w="1922" w:type="dxa"/>
            <w:vAlign w:val="center"/>
          </w:tcPr>
          <w:p w:rsidR="00B1057D" w:rsidRDefault="00B1057D" w:rsidP="00B1057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代表性业绩二</w:t>
            </w:r>
          </w:p>
        </w:tc>
        <w:tc>
          <w:tcPr>
            <w:tcW w:w="6867" w:type="dxa"/>
          </w:tcPr>
          <w:p w:rsidR="00B1057D" w:rsidRDefault="00B1057D" w:rsidP="00B1057D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B1057D" w:rsidTr="00567743">
        <w:trPr>
          <w:trHeight w:val="4082"/>
        </w:trPr>
        <w:tc>
          <w:tcPr>
            <w:tcW w:w="1922" w:type="dxa"/>
            <w:vAlign w:val="center"/>
          </w:tcPr>
          <w:p w:rsidR="00B1057D" w:rsidRDefault="00B1057D" w:rsidP="00B1057D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6867" w:type="dxa"/>
          </w:tcPr>
          <w:p w:rsidR="00B1057D" w:rsidRDefault="00B1057D" w:rsidP="00B1057D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1402"/>
        </w:trPr>
        <w:tc>
          <w:tcPr>
            <w:tcW w:w="1922" w:type="dxa"/>
            <w:vAlign w:val="center"/>
          </w:tcPr>
          <w:p w:rsidR="00260EAA" w:rsidRDefault="00260EAA" w:rsidP="00260EA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代表性业绩三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3061"/>
        </w:trPr>
        <w:tc>
          <w:tcPr>
            <w:tcW w:w="1922" w:type="dxa"/>
            <w:vAlign w:val="center"/>
          </w:tcPr>
          <w:p w:rsidR="00260EAA" w:rsidRDefault="00260EAA" w:rsidP="00291ED7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1295"/>
        </w:trPr>
        <w:tc>
          <w:tcPr>
            <w:tcW w:w="1922" w:type="dxa"/>
            <w:vAlign w:val="center"/>
          </w:tcPr>
          <w:p w:rsidR="00260EAA" w:rsidRDefault="00260EAA" w:rsidP="00260EA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代表性业绩四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3061"/>
        </w:trPr>
        <w:tc>
          <w:tcPr>
            <w:tcW w:w="1922" w:type="dxa"/>
            <w:vAlign w:val="center"/>
          </w:tcPr>
          <w:p w:rsidR="00260EAA" w:rsidRDefault="00260EAA" w:rsidP="00291ED7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1483"/>
        </w:trPr>
        <w:tc>
          <w:tcPr>
            <w:tcW w:w="1922" w:type="dxa"/>
            <w:vAlign w:val="center"/>
          </w:tcPr>
          <w:p w:rsidR="00260EAA" w:rsidRDefault="00260EAA" w:rsidP="00291E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代表性业绩五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60EAA" w:rsidTr="00567743">
        <w:trPr>
          <w:trHeight w:val="3061"/>
        </w:trPr>
        <w:tc>
          <w:tcPr>
            <w:tcW w:w="1922" w:type="dxa"/>
            <w:vAlign w:val="center"/>
          </w:tcPr>
          <w:p w:rsidR="00260EAA" w:rsidRDefault="00260EAA" w:rsidP="00291ED7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6867" w:type="dxa"/>
          </w:tcPr>
          <w:p w:rsidR="00260EAA" w:rsidRDefault="00260EAA" w:rsidP="00291ED7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AD34C3" w:rsidRPr="00AD34C3" w:rsidRDefault="00AD34C3"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</w:pPr>
    </w:p>
    <w:p w:rsidR="009C32FB" w:rsidRDefault="009C32FB">
      <w:pPr>
        <w:jc w:val="center"/>
        <w:rPr>
          <w:rFonts w:ascii="宋体" w:hAnsi="宋体"/>
        </w:rPr>
        <w:sectPr w:rsidR="009C32FB" w:rsidSect="00AD34C3">
          <w:pgSz w:w="11906" w:h="16838"/>
          <w:pgMar w:top="1418" w:right="1418" w:bottom="1418" w:left="1418" w:header="709" w:footer="709" w:gutter="284"/>
          <w:cols w:space="720"/>
          <w:docGrid w:linePitch="360"/>
        </w:sectPr>
      </w:pPr>
    </w:p>
    <w:p w:rsidR="00C15807" w:rsidRDefault="00AD34C3" w:rsidP="00C15807">
      <w:pPr>
        <w:autoSpaceDE w:val="0"/>
        <w:autoSpaceDN w:val="0"/>
        <w:adjustRightInd w:val="0"/>
        <w:snapToGrid w:val="0"/>
        <w:spacing w:afterLines="50" w:after="120" w:line="600" w:lineRule="exact"/>
        <w:outlineLvl w:val="0"/>
        <w:rPr>
          <w:rFonts w:ascii="黑体" w:eastAsia="黑体" w:hAnsi="黑体" w:cs="FZFSK--GBK1-0"/>
          <w:b/>
          <w:spacing w:val="-10"/>
          <w:sz w:val="28"/>
          <w:szCs w:val="28"/>
        </w:rPr>
      </w:pPr>
      <w:r>
        <w:rPr>
          <w:rFonts w:ascii="黑体" w:eastAsia="黑体" w:hAnsi="黑体" w:cs="FZFSK--GBK1-0" w:hint="eastAsia"/>
          <w:b/>
          <w:spacing w:val="-10"/>
          <w:sz w:val="28"/>
          <w:szCs w:val="28"/>
        </w:rPr>
        <w:lastRenderedPageBreak/>
        <w:t>三</w:t>
      </w:r>
      <w:r w:rsidR="00C15807">
        <w:rPr>
          <w:rFonts w:ascii="黑体" w:eastAsia="黑体" w:hAnsi="黑体" w:cs="FZFSK--GBK1-0" w:hint="eastAsia"/>
          <w:b/>
          <w:spacing w:val="-10"/>
          <w:sz w:val="28"/>
          <w:szCs w:val="28"/>
        </w:rPr>
        <w:t>、</w:t>
      </w:r>
      <w:r>
        <w:rPr>
          <w:rFonts w:ascii="黑体" w:eastAsia="黑体" w:hAnsi="黑体" w:cs="FZFSK--GBK1-0" w:hint="eastAsia"/>
          <w:b/>
          <w:spacing w:val="-10"/>
          <w:sz w:val="28"/>
          <w:szCs w:val="28"/>
        </w:rPr>
        <w:t>人才培养及</w:t>
      </w:r>
      <w:r w:rsidR="00C15807">
        <w:rPr>
          <w:rFonts w:ascii="黑体" w:eastAsia="黑体" w:hAnsi="黑体" w:cs="FZFSK--GBK1-0" w:hint="eastAsia"/>
          <w:b/>
          <w:spacing w:val="-10"/>
          <w:sz w:val="28"/>
          <w:szCs w:val="28"/>
        </w:rPr>
        <w:t>教学科研辅助</w:t>
      </w:r>
      <w:r>
        <w:rPr>
          <w:rFonts w:ascii="黑体" w:eastAsia="黑体" w:hAnsi="黑体" w:cs="FZFSK--GBK1-0" w:hint="eastAsia"/>
          <w:b/>
          <w:spacing w:val="-10"/>
          <w:sz w:val="28"/>
          <w:szCs w:val="28"/>
        </w:rPr>
        <w:t>工作</w:t>
      </w:r>
    </w:p>
    <w:tbl>
      <w:tblPr>
        <w:tblW w:w="90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692"/>
        <w:gridCol w:w="573"/>
        <w:gridCol w:w="77"/>
        <w:gridCol w:w="626"/>
        <w:gridCol w:w="649"/>
        <w:gridCol w:w="343"/>
        <w:gridCol w:w="851"/>
        <w:gridCol w:w="567"/>
        <w:gridCol w:w="141"/>
        <w:gridCol w:w="426"/>
        <w:gridCol w:w="141"/>
        <w:gridCol w:w="709"/>
        <w:gridCol w:w="831"/>
      </w:tblGrid>
      <w:tr w:rsidR="001879BC" w:rsidTr="00C14D73">
        <w:trPr>
          <w:cantSplit/>
          <w:trHeight w:val="567"/>
          <w:jc w:val="center"/>
        </w:trPr>
        <w:tc>
          <w:tcPr>
            <w:tcW w:w="9036" w:type="dxa"/>
            <w:gridSpan w:val="1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79BC" w:rsidRPr="00897A3A" w:rsidRDefault="001879BC" w:rsidP="00011D42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黑体" w:eastAsia="黑体" w:hAnsi="黑体"/>
                <w:b/>
                <w:kern w:val="2"/>
                <w:szCs w:val="21"/>
              </w:rPr>
              <w:t>3.1申请人</w:t>
            </w:r>
            <w:r w:rsidRPr="00897A3A">
              <w:rPr>
                <w:rFonts w:ascii="黑体" w:eastAsia="黑体" w:hAnsi="黑体" w:hint="eastAsia"/>
                <w:b/>
                <w:kern w:val="2"/>
                <w:szCs w:val="21"/>
              </w:rPr>
              <w:t>实验教学、实验指导</w:t>
            </w:r>
            <w:r w:rsidR="00011D42">
              <w:rPr>
                <w:rFonts w:ascii="黑体" w:eastAsia="黑体" w:hAnsi="黑体" w:hint="eastAsia"/>
                <w:b/>
                <w:kern w:val="2"/>
                <w:szCs w:val="21"/>
              </w:rPr>
              <w:t>情况</w:t>
            </w:r>
          </w:p>
        </w:tc>
      </w:tr>
      <w:tr w:rsidR="001879BC" w:rsidTr="00C14D73">
        <w:trPr>
          <w:cantSplit/>
          <w:trHeight w:val="567"/>
          <w:jc w:val="center"/>
        </w:trPr>
        <w:tc>
          <w:tcPr>
            <w:tcW w:w="9036" w:type="dxa"/>
            <w:gridSpan w:val="1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79BC" w:rsidRPr="00791A2E" w:rsidRDefault="001879BC" w:rsidP="001879BC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任现职期间共讲授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门实验课。近</w:t>
            </w:r>
            <w:sdt>
              <w:sdtPr>
                <w:rPr>
                  <w:rFonts w:ascii="仿宋_GB2312" w:eastAsia="仿宋_GB2312" w:hAnsi="华文仿宋" w:hint="eastAsia"/>
                </w:rPr>
                <w:id w:val="-2029708055"/>
                <w:placeholder>
                  <w:docPart w:val="E3A55BEA302147468BAC245F187F9E78"/>
                </w:placeholder>
                <w:showingPlcHdr/>
                <w:comboBox>
                  <w:listItem w:value="选择一项。"/>
                  <w:listItem w:displayText="5" w:value="5"/>
                  <w:listItem w:displayText="3" w:value="3"/>
                  <w:listItem w:displayText="2" w:value="2"/>
                </w:comboBox>
              </w:sdtPr>
              <w:sdtEndPr/>
              <w:sdtContent>
                <w:r>
                  <w:rPr>
                    <w:rStyle w:val="a4"/>
                    <w:rFonts w:hint="eastAsia"/>
                  </w:rPr>
                  <w:t>选择一项。</w:t>
                </w:r>
              </w:sdtContent>
            </w:sdt>
            <w:r>
              <w:rPr>
                <w:rFonts w:ascii="仿宋_GB2312" w:eastAsia="仿宋_GB2312" w:hAnsi="华文仿宋" w:hint="eastAsia"/>
              </w:rPr>
              <w:t>年，讲授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门实验课，累计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学时，年均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学时，其中基础课年均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学时，专业课年均</w:t>
            </w:r>
            <w:r>
              <w:rPr>
                <w:rFonts w:ascii="仿宋_GB2312" w:eastAsia="仿宋_GB2312" w:hAnsi="华文仿宋" w:hint="eastAsia"/>
                <w:u w:val="single"/>
              </w:rPr>
              <w:t xml:space="preserve">   </w:t>
            </w:r>
            <w:r>
              <w:rPr>
                <w:rFonts w:ascii="仿宋_GB2312" w:eastAsia="仿宋_GB2312" w:hAnsi="华文仿宋" w:hint="eastAsia"/>
              </w:rPr>
              <w:t>学时。</w:t>
            </w: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426" w:type="dxa"/>
            <w:vMerge w:val="restart"/>
            <w:tcBorders>
              <w:left w:val="double" w:sz="4" w:space="0" w:color="auto"/>
            </w:tcBorders>
            <w:textDirection w:val="tbRlV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开  课  情  况</w:t>
            </w: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课程名称</w:t>
            </w:r>
          </w:p>
        </w:tc>
        <w:tc>
          <w:tcPr>
            <w:tcW w:w="1275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课程类别</w:t>
            </w:r>
          </w:p>
        </w:tc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学时</w:t>
            </w: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011D42">
              <w:rPr>
                <w:rFonts w:ascii="仿宋_GB2312" w:eastAsia="仿宋_GB2312" w:hAnsi="华文仿宋" w:hint="eastAsia"/>
                <w:spacing w:val="-40"/>
                <w:kern w:val="2"/>
              </w:rPr>
              <w:t>开课次数</w:t>
            </w:r>
          </w:p>
        </w:tc>
        <w:tc>
          <w:tcPr>
            <w:tcW w:w="850" w:type="dxa"/>
            <w:gridSpan w:val="2"/>
            <w:vAlign w:val="center"/>
          </w:tcPr>
          <w:p w:rsidR="00011D42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spacing w:val="-40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spacing w:val="-40"/>
                <w:kern w:val="2"/>
              </w:rPr>
              <w:t>总</w:t>
            </w:r>
            <w:r w:rsidR="001879BC" w:rsidRPr="00C94924">
              <w:rPr>
                <w:rFonts w:ascii="仿宋_GB2312" w:eastAsia="仿宋_GB2312" w:hAnsi="华文仿宋" w:hint="eastAsia"/>
                <w:spacing w:val="-40"/>
                <w:kern w:val="2"/>
              </w:rPr>
              <w:t>授课</w:t>
            </w:r>
          </w:p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spacing w:val="-40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spacing w:val="-40"/>
                <w:kern w:val="2"/>
              </w:rPr>
              <w:t>人数</w:t>
            </w: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011D42" w:rsidRDefault="001879BC" w:rsidP="00011D42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spacing w:val="-20"/>
                <w:kern w:val="2"/>
              </w:rPr>
            </w:pPr>
            <w:r w:rsidRPr="00011D42">
              <w:rPr>
                <w:rFonts w:ascii="仿宋_GB2312" w:eastAsia="仿宋_GB2312" w:hAnsi="华文仿宋" w:hint="eastAsia"/>
                <w:spacing w:val="-40"/>
                <w:kern w:val="2"/>
              </w:rPr>
              <w:t>总学时</w:t>
            </w: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1950197072"/>
            <w:placeholder>
              <w:docPart w:val="DB578BEB055C496EBB8B26D75220A195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1993472199"/>
            <w:placeholder>
              <w:docPart w:val="CCB87610CF18499598B77399917EB296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1228140458"/>
            <w:placeholder>
              <w:docPart w:val="6680F5777DB343C2951CF533A888B4D5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526996558"/>
            <w:placeholder>
              <w:docPart w:val="D008860A68C747C0980B55511007C96D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2005724741"/>
            <w:placeholder>
              <w:docPart w:val="0935E3E07E8748869434290745F55868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1478690293"/>
            <w:placeholder>
              <w:docPart w:val="2A6B4D30A07E43DC82F31C197F1821DA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2053338853"/>
            <w:placeholder>
              <w:docPart w:val="423761F327F1408AB68A1F36F23E3C8A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16281432"/>
            <w:placeholder>
              <w:docPart w:val="DBA23CDA39EC495CAE860B300A044054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740866036"/>
            <w:placeholder>
              <w:docPart w:val="F36DF562817A479F84DA0467C646E58C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10"/>
          <w:jc w:val="center"/>
        </w:trPr>
        <w:tc>
          <w:tcPr>
            <w:tcW w:w="426" w:type="dxa"/>
            <w:vMerge/>
            <w:tcBorders>
              <w:left w:val="double" w:sz="4" w:space="0" w:color="auto"/>
            </w:tcBorders>
            <w:vAlign w:val="center"/>
          </w:tcPr>
          <w:p w:rsidR="001879BC" w:rsidRDefault="001879BC" w:rsidP="001879B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_GB2312" w:eastAsia="仿宋_GB2312" w:hAnsi="华文仿宋"/>
              <w:kern w:val="2"/>
              <w:sz w:val="21"/>
              <w:szCs w:val="21"/>
            </w:rPr>
            <w:id w:val="-341242551"/>
            <w:placeholder>
              <w:docPart w:val="8A9436CE80704A3787101AA22816499B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:rsidR="001879BC" w:rsidRPr="00C94924" w:rsidRDefault="001879BC" w:rsidP="001879BC">
                <w:pPr>
                  <w:widowControl w:val="0"/>
                  <w:snapToGrid w:val="0"/>
                  <w:jc w:val="center"/>
                  <w:rPr>
                    <w:rFonts w:ascii="仿宋_GB2312" w:eastAsia="仿宋_GB2312" w:hAnsi="华文仿宋"/>
                    <w:kern w:val="2"/>
                    <w:sz w:val="21"/>
                    <w:szCs w:val="21"/>
                  </w:rPr>
                </w:pPr>
                <w:r w:rsidRPr="00C94924">
                  <w:rPr>
                    <w:rFonts w:ascii="仿宋_GB2312" w:eastAsia="仿宋_GB2312" w:hAnsi="华文仿宋" w:hint="eastAsia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831" w:type="dxa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lef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基础课实验指导人时</w:t>
            </w:r>
          </w:p>
        </w:tc>
        <w:tc>
          <w:tcPr>
            <w:tcW w:w="1968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专业课实验指导人时</w:t>
            </w:r>
          </w:p>
        </w:tc>
        <w:tc>
          <w:tcPr>
            <w:tcW w:w="2248" w:type="dxa"/>
            <w:gridSpan w:val="5"/>
            <w:tcBorders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lef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指导生产实习次数</w:t>
            </w:r>
          </w:p>
        </w:tc>
        <w:tc>
          <w:tcPr>
            <w:tcW w:w="692" w:type="dxa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1879BC" w:rsidRPr="00C14D73" w:rsidRDefault="001879BC" w:rsidP="001879BC">
            <w:pPr>
              <w:widowControl w:val="0"/>
              <w:snapToGrid w:val="0"/>
              <w:spacing w:line="240" w:lineRule="atLeast"/>
              <w:jc w:val="center"/>
              <w:rPr>
                <w:rFonts w:ascii="仿宋_GB2312" w:eastAsia="仿宋_GB2312" w:hAnsi="华文仿宋"/>
                <w:spacing w:val="-40"/>
                <w:kern w:val="2"/>
              </w:rPr>
            </w:pPr>
            <w:r w:rsidRPr="00C14D73">
              <w:rPr>
                <w:rFonts w:ascii="仿宋_GB2312" w:eastAsia="仿宋_GB2312" w:hAnsi="华文仿宋" w:hint="eastAsia"/>
                <w:spacing w:val="-40"/>
                <w:kern w:val="2"/>
              </w:rPr>
              <w:t>人数</w:t>
            </w:r>
          </w:p>
        </w:tc>
        <w:tc>
          <w:tcPr>
            <w:tcW w:w="626" w:type="dxa"/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指导课程设计次数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spacing w:line="240" w:lineRule="atLeast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879BC" w:rsidRPr="00C14D73" w:rsidRDefault="001879BC" w:rsidP="001879BC">
            <w:pPr>
              <w:widowControl w:val="0"/>
              <w:snapToGrid w:val="0"/>
              <w:spacing w:line="240" w:lineRule="atLeast"/>
              <w:jc w:val="center"/>
              <w:rPr>
                <w:rFonts w:ascii="仿宋_GB2312" w:eastAsia="仿宋_GB2312" w:hAnsi="华文仿宋"/>
                <w:spacing w:val="-40"/>
                <w:kern w:val="2"/>
              </w:rPr>
            </w:pPr>
            <w:r w:rsidRPr="00C14D73">
              <w:rPr>
                <w:rFonts w:ascii="仿宋_GB2312" w:eastAsia="仿宋_GB2312" w:hAnsi="华文仿宋" w:hint="eastAsia"/>
                <w:spacing w:val="-40"/>
                <w:kern w:val="2"/>
              </w:rPr>
              <w:t>人数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指导本科生人数</w:t>
            </w:r>
          </w:p>
        </w:tc>
        <w:tc>
          <w:tcPr>
            <w:tcW w:w="1342" w:type="dxa"/>
            <w:gridSpan w:val="3"/>
            <w:tcBorders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036" w:type="dxa"/>
            <w:gridSpan w:val="5"/>
            <w:tcBorders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协助指导本科生人数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指导硕士研究生人数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0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协助指导硕士研究生人数</w:t>
            </w:r>
          </w:p>
        </w:tc>
        <w:tc>
          <w:tcPr>
            <w:tcW w:w="2248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79BC" w:rsidRPr="00C94924" w:rsidRDefault="001879BC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79BC" w:rsidTr="00011D42">
        <w:trPr>
          <w:cantSplit/>
          <w:trHeight w:val="567"/>
          <w:jc w:val="center"/>
        </w:trPr>
        <w:tc>
          <w:tcPr>
            <w:tcW w:w="9036" w:type="dxa"/>
            <w:gridSpan w:val="1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879BC" w:rsidRPr="00DF2740" w:rsidRDefault="001879BC" w:rsidP="00011D42">
            <w:pPr>
              <w:rPr>
                <w:sz w:val="21"/>
                <w:szCs w:val="21"/>
              </w:rPr>
            </w:pPr>
            <w:bookmarkStart w:id="0" w:name="_Hlk53130808"/>
            <w:r w:rsidRPr="00897A3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011D42">
              <w:rPr>
                <w:rFonts w:ascii="黑体" w:eastAsia="黑体" w:hAnsi="黑体"/>
                <w:b/>
                <w:szCs w:val="21"/>
              </w:rPr>
              <w:t>2</w:t>
            </w:r>
            <w:r w:rsidR="00D26D71">
              <w:rPr>
                <w:rFonts w:ascii="黑体" w:eastAsia="黑体" w:hAnsi="黑体"/>
                <w:b/>
                <w:szCs w:val="21"/>
              </w:rPr>
              <w:t>申请人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仪器设备管理工作</w:t>
            </w:r>
            <w:bookmarkEnd w:id="0"/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（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011D42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按重要性先后填写）</w:t>
            </w:r>
          </w:p>
        </w:tc>
      </w:tr>
      <w:tr w:rsidR="00011D42" w:rsidTr="00D26D71">
        <w:trPr>
          <w:cantSplit/>
          <w:trHeight w:val="567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负责仪器设备名称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D26D71" w:rsidP="00011D42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011D42">
              <w:rPr>
                <w:rFonts w:ascii="仿宋_GB2312" w:eastAsia="仿宋_GB2312" w:hAnsi="华文仿宋" w:hint="eastAsia"/>
                <w:spacing w:val="-56"/>
                <w:kern w:val="2"/>
              </w:rPr>
              <w:t>设备价值（万元）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2" w:rsidRPr="00011D42" w:rsidRDefault="00D26D71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spacing w:val="-56"/>
                <w:kern w:val="2"/>
              </w:rPr>
            </w:pPr>
            <w:r w:rsidRPr="00D26D71">
              <w:rPr>
                <w:rFonts w:ascii="仿宋_GB2312" w:eastAsia="仿宋_GB2312" w:hAnsi="华文仿宋" w:hint="eastAsia"/>
                <w:spacing w:val="-56"/>
                <w:kern w:val="2"/>
              </w:rPr>
              <w:t>年均有效机时数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11D42" w:rsidRPr="00C94924" w:rsidRDefault="00D26D71" w:rsidP="00011D42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/>
                <w:kern w:val="2"/>
              </w:rPr>
              <w:t>管理时间</w:t>
            </w:r>
          </w:p>
        </w:tc>
      </w:tr>
      <w:tr w:rsidR="00011D42" w:rsidTr="00D26D71">
        <w:trPr>
          <w:cantSplit/>
          <w:trHeight w:val="510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11D42" w:rsidRPr="00C94924" w:rsidRDefault="00D26D71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2</w:t>
            </w:r>
            <w:r>
              <w:rPr>
                <w:rFonts w:ascii="仿宋_GB2312" w:eastAsia="仿宋_GB2312" w:hAnsi="华文仿宋"/>
                <w:kern w:val="2"/>
              </w:rPr>
              <w:t>012.09-2012.12</w:t>
            </w:r>
          </w:p>
        </w:tc>
      </w:tr>
      <w:tr w:rsidR="00011D42" w:rsidTr="00D26D71">
        <w:trPr>
          <w:cantSplit/>
          <w:trHeight w:val="510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011D42" w:rsidTr="00D26D71">
        <w:trPr>
          <w:cantSplit/>
          <w:trHeight w:val="510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011D42" w:rsidTr="00D26D71">
        <w:trPr>
          <w:cantSplit/>
          <w:trHeight w:val="510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011D42" w:rsidTr="00D26D71">
        <w:trPr>
          <w:cantSplit/>
          <w:trHeight w:val="510"/>
          <w:jc w:val="center"/>
        </w:trPr>
        <w:tc>
          <w:tcPr>
            <w:tcW w:w="367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11D42" w:rsidRPr="00C94924" w:rsidRDefault="00011D42" w:rsidP="001879BC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</w:tbl>
    <w:p w:rsidR="009C32FB" w:rsidRPr="00C14D73" w:rsidRDefault="009C32FB" w:rsidP="00551FAA">
      <w:pPr>
        <w:ind w:right="600"/>
        <w:rPr>
          <w:sz w:val="18"/>
          <w:szCs w:val="18"/>
        </w:rPr>
      </w:pPr>
    </w:p>
    <w:p w:rsidR="009C32FB" w:rsidRDefault="009C32FB" w:rsidP="00C15807">
      <w:pPr>
        <w:sectPr w:rsidR="009C32FB" w:rsidSect="00BF4FEC">
          <w:pgSz w:w="11906" w:h="16838" w:code="9"/>
          <w:pgMar w:top="1418" w:right="1418" w:bottom="1134" w:left="1418" w:header="709" w:footer="680" w:gutter="284"/>
          <w:cols w:space="720"/>
          <w:docGrid w:linePitch="360"/>
        </w:sectPr>
      </w:pPr>
    </w:p>
    <w:tbl>
      <w:tblPr>
        <w:tblW w:w="14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0"/>
        <w:gridCol w:w="1240"/>
        <w:gridCol w:w="34"/>
        <w:gridCol w:w="850"/>
        <w:gridCol w:w="2092"/>
        <w:gridCol w:w="10"/>
        <w:gridCol w:w="8"/>
        <w:gridCol w:w="16"/>
        <w:gridCol w:w="1984"/>
        <w:gridCol w:w="724"/>
        <w:gridCol w:w="801"/>
        <w:gridCol w:w="17"/>
        <w:gridCol w:w="17"/>
        <w:gridCol w:w="142"/>
        <w:gridCol w:w="578"/>
        <w:gridCol w:w="981"/>
        <w:gridCol w:w="295"/>
        <w:gridCol w:w="1098"/>
        <w:gridCol w:w="25"/>
        <w:gridCol w:w="436"/>
        <w:gridCol w:w="998"/>
        <w:gridCol w:w="53"/>
      </w:tblGrid>
      <w:tr w:rsidR="00C059D4" w:rsidTr="00D04A74">
        <w:trPr>
          <w:cantSplit/>
          <w:trHeight w:val="567"/>
          <w:jc w:val="center"/>
        </w:trPr>
        <w:tc>
          <w:tcPr>
            <w:tcW w:w="14839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59D4" w:rsidRPr="002F1526" w:rsidRDefault="00C059D4" w:rsidP="00D26D71">
            <w:pPr>
              <w:autoSpaceDE w:val="0"/>
              <w:autoSpaceDN w:val="0"/>
              <w:adjustRightInd w:val="0"/>
              <w:rPr>
                <w:rFonts w:ascii="华文中宋" w:eastAsia="华文中宋" w:hAnsi="华文中宋" w:cs="华文中宋"/>
                <w:b/>
                <w:szCs w:val="30"/>
                <w:lang w:bidi="ar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lastRenderedPageBreak/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26D71">
              <w:rPr>
                <w:rFonts w:ascii="黑体" w:eastAsia="黑体" w:hAnsi="黑体"/>
                <w:b/>
                <w:szCs w:val="21"/>
              </w:rPr>
              <w:t>3申请人任现职</w:t>
            </w:r>
            <w:r w:rsidR="00D26D71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26D71">
              <w:rPr>
                <w:rFonts w:ascii="黑体" w:eastAsia="黑体" w:hAnsi="黑体"/>
                <w:b/>
                <w:szCs w:val="21"/>
              </w:rPr>
              <w:t>来</w:t>
            </w:r>
            <w:r w:rsidR="00365BBE" w:rsidRPr="00897A3A">
              <w:rPr>
                <w:rFonts w:ascii="黑体" w:eastAsia="黑体" w:hAnsi="黑体" w:hint="eastAsia"/>
                <w:b/>
                <w:szCs w:val="21"/>
              </w:rPr>
              <w:t>代表性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教研、科研成果获奖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（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D04A74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按重要性先后填写）</w:t>
            </w:r>
          </w:p>
        </w:tc>
      </w:tr>
      <w:tr w:rsidR="00C059D4" w:rsidTr="00D04A74">
        <w:trPr>
          <w:cantSplit/>
          <w:trHeight w:val="567"/>
          <w:jc w:val="center"/>
        </w:trPr>
        <w:tc>
          <w:tcPr>
            <w:tcW w:w="2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获奖项目名称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/>
                <w:kern w:val="2"/>
              </w:rPr>
              <w:t>奖励名称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获奖等级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/>
                <w:kern w:val="2"/>
              </w:rPr>
              <w:t>授奖单位及国别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/>
                <w:kern w:val="2"/>
              </w:rPr>
              <w:t>获奖年度</w:t>
            </w:r>
          </w:p>
        </w:tc>
        <w:tc>
          <w:tcPr>
            <w:tcW w:w="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全部获奖人员名单</w:t>
            </w:r>
          </w:p>
        </w:tc>
      </w:tr>
      <w:tr w:rsidR="00C059D4" w:rsidTr="00D04A74">
        <w:trPr>
          <w:cantSplit/>
          <w:trHeight w:val="567"/>
          <w:jc w:val="center"/>
        </w:trPr>
        <w:tc>
          <w:tcPr>
            <w:tcW w:w="2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8C" w:rsidRPr="008A6573" w:rsidRDefault="0055168C" w:rsidP="0055168C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5D5149" w:rsidTr="00D04A74">
        <w:trPr>
          <w:cantSplit/>
          <w:trHeight w:val="567"/>
          <w:jc w:val="center"/>
        </w:trPr>
        <w:tc>
          <w:tcPr>
            <w:tcW w:w="2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49" w:rsidRPr="008A6573" w:rsidRDefault="005D5149" w:rsidP="0055168C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49" w:rsidRPr="008A6573" w:rsidRDefault="005D5149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49" w:rsidRPr="008A6573" w:rsidRDefault="005D5149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49" w:rsidRPr="008A6573" w:rsidRDefault="005D5149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49" w:rsidRPr="008A6573" w:rsidRDefault="005D5149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D5149" w:rsidRPr="008A6573" w:rsidRDefault="005D5149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C059D4" w:rsidTr="00D04A74">
        <w:trPr>
          <w:cantSplit/>
          <w:trHeight w:val="567"/>
          <w:jc w:val="center"/>
        </w:trPr>
        <w:tc>
          <w:tcPr>
            <w:tcW w:w="2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59D4" w:rsidRPr="008A6573" w:rsidRDefault="00C059D4" w:rsidP="00C059D4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55168C" w:rsidTr="00D04A74">
        <w:trPr>
          <w:cantSplit/>
          <w:trHeight w:val="567"/>
          <w:jc w:val="center"/>
        </w:trPr>
        <w:tc>
          <w:tcPr>
            <w:tcW w:w="14839" w:type="dxa"/>
            <w:gridSpan w:val="2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5168C" w:rsidRPr="008A6573" w:rsidRDefault="0055168C" w:rsidP="00D26D71">
            <w:pPr>
              <w:rPr>
                <w:rFonts w:ascii="仿宋_GB2312" w:eastAsia="仿宋_GB2312" w:hAnsi="华文仿宋"/>
                <w:kern w:val="2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26D71">
              <w:rPr>
                <w:rFonts w:ascii="黑体" w:eastAsia="黑体" w:hAnsi="黑体"/>
                <w:b/>
                <w:szCs w:val="21"/>
              </w:rPr>
              <w:t>4申请人任现职</w:t>
            </w:r>
            <w:r w:rsidR="00D26D71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26D71">
              <w:rPr>
                <w:rFonts w:ascii="黑体" w:eastAsia="黑体" w:hAnsi="黑体"/>
                <w:b/>
                <w:szCs w:val="21"/>
              </w:rPr>
              <w:t>来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教研、科研、工程、设计</w:t>
            </w:r>
            <w:r w:rsidR="00365BBE" w:rsidRPr="00897A3A">
              <w:rPr>
                <w:rFonts w:ascii="黑体" w:eastAsia="黑体" w:hAnsi="黑体" w:hint="eastAsia"/>
                <w:b/>
                <w:szCs w:val="21"/>
              </w:rPr>
              <w:t>代表性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项目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（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D04A74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按重要性先后填写，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经费</w:t>
            </w:r>
            <w:r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单位：万元）</w:t>
            </w:r>
          </w:p>
        </w:tc>
      </w:tr>
      <w:tr w:rsidR="0055168C" w:rsidTr="00D04A74">
        <w:trPr>
          <w:cantSplit/>
          <w:trHeight w:val="56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项目名称</w:t>
            </w:r>
            <w:r>
              <w:rPr>
                <w:rFonts w:ascii="仿宋_GB2312" w:eastAsia="仿宋_GB2312" w:hAnsi="华文仿宋" w:hint="eastAsia"/>
                <w:kern w:val="2"/>
              </w:rPr>
              <w:t>及项目批准号</w:t>
            </w:r>
          </w:p>
        </w:tc>
        <w:tc>
          <w:tcPr>
            <w:tcW w:w="2960" w:type="dxa"/>
            <w:gridSpan w:val="4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项目</w:t>
            </w:r>
            <w:r>
              <w:rPr>
                <w:rFonts w:ascii="仿宋_GB2312" w:eastAsia="仿宋_GB2312" w:hAnsi="华文仿宋" w:hint="eastAsia"/>
                <w:kern w:val="2"/>
              </w:rPr>
              <w:t>性质及来源</w:t>
            </w:r>
          </w:p>
        </w:tc>
        <w:tc>
          <w:tcPr>
            <w:tcW w:w="3542" w:type="dxa"/>
            <w:gridSpan w:val="5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项目</w:t>
            </w:r>
            <w:r w:rsidRPr="008A6573">
              <w:rPr>
                <w:rFonts w:ascii="仿宋_GB2312" w:eastAsia="仿宋_GB2312" w:hAnsi="华文仿宋" w:hint="eastAsia"/>
                <w:kern w:val="2"/>
              </w:rPr>
              <w:t>经费/</w:t>
            </w:r>
            <w:r>
              <w:rPr>
                <w:rFonts w:ascii="仿宋_GB2312" w:eastAsia="仿宋_GB2312" w:hAnsi="华文仿宋" w:hint="eastAsia"/>
                <w:kern w:val="2"/>
              </w:rPr>
              <w:t>到账</w:t>
            </w:r>
            <w:r w:rsidRPr="008A6573">
              <w:rPr>
                <w:rFonts w:ascii="仿宋_GB2312" w:eastAsia="仿宋_GB2312" w:hAnsi="华文仿宋" w:hint="eastAsia"/>
                <w:kern w:val="2"/>
              </w:rPr>
              <w:t>经费/</w:t>
            </w:r>
            <w:r>
              <w:rPr>
                <w:rFonts w:ascii="仿宋_GB2312" w:eastAsia="仿宋_GB2312" w:hAnsi="华文仿宋" w:hint="eastAsia"/>
                <w:kern w:val="2"/>
              </w:rPr>
              <w:t>本人</w:t>
            </w:r>
            <w:r w:rsidRPr="008A6573">
              <w:rPr>
                <w:rFonts w:ascii="仿宋_GB2312" w:eastAsia="仿宋_GB2312" w:hAnsi="华文仿宋" w:hint="eastAsia"/>
                <w:kern w:val="2"/>
              </w:rPr>
              <w:t>经费</w:t>
            </w:r>
          </w:p>
        </w:tc>
        <w:tc>
          <w:tcPr>
            <w:tcW w:w="3136" w:type="dxa"/>
            <w:gridSpan w:val="7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起止时间</w:t>
            </w:r>
          </w:p>
        </w:tc>
        <w:tc>
          <w:tcPr>
            <w:tcW w:w="1487" w:type="dxa"/>
            <w:gridSpan w:val="3"/>
            <w:tcBorders>
              <w:righ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主持或</w:t>
            </w:r>
            <w:r w:rsidRPr="008A6573">
              <w:rPr>
                <w:rFonts w:ascii="仿宋_GB2312" w:eastAsia="仿宋_GB2312" w:hAnsi="华文仿宋" w:hint="eastAsia"/>
                <w:kern w:val="2"/>
              </w:rPr>
              <w:t>排序</w:t>
            </w:r>
            <w:r w:rsidRPr="008A6573">
              <w:rPr>
                <w:rFonts w:ascii="仿宋_GB2312" w:eastAsia="仿宋_GB2312" w:hAnsi="华文仿宋" w:hint="eastAsia"/>
                <w:spacing w:val="-30"/>
                <w:kern w:val="2"/>
                <w:sz w:val="21"/>
              </w:rPr>
              <w:t>（注明负责人）</w:t>
            </w:r>
          </w:p>
        </w:tc>
      </w:tr>
      <w:tr w:rsidR="0055168C" w:rsidTr="00D04A74">
        <w:trPr>
          <w:cantSplit/>
          <w:trHeight w:val="56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55168C" w:rsidTr="00D04A74">
        <w:trPr>
          <w:cantSplit/>
          <w:trHeight w:val="56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55168C" w:rsidTr="00D04A74">
        <w:trPr>
          <w:cantSplit/>
          <w:trHeight w:val="56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sz="4" w:space="0" w:color="auto"/>
            </w:tcBorders>
            <w:vAlign w:val="center"/>
          </w:tcPr>
          <w:p w:rsidR="0055168C" w:rsidRPr="008A6573" w:rsidRDefault="0055168C" w:rsidP="00FE411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8A6573" w:rsidTr="00D04A74">
        <w:trPr>
          <w:cantSplit/>
          <w:trHeight w:val="567"/>
          <w:jc w:val="center"/>
        </w:trPr>
        <w:tc>
          <w:tcPr>
            <w:tcW w:w="14839" w:type="dxa"/>
            <w:gridSpan w:val="2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6573" w:rsidRPr="002F1526" w:rsidRDefault="00B34901" w:rsidP="00D26D71">
            <w:pPr>
              <w:autoSpaceDE w:val="0"/>
              <w:autoSpaceDN w:val="0"/>
              <w:adjustRightInd w:val="0"/>
              <w:rPr>
                <w:rFonts w:ascii="华文中宋" w:eastAsia="华文中宋" w:hAnsi="华文中宋" w:cs="华文中宋"/>
                <w:b/>
                <w:szCs w:val="30"/>
                <w:lang w:bidi="ar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26D71">
              <w:rPr>
                <w:rFonts w:ascii="黑体" w:eastAsia="黑体" w:hAnsi="黑体"/>
                <w:b/>
                <w:szCs w:val="21"/>
              </w:rPr>
              <w:t>5申请人任现职</w:t>
            </w:r>
            <w:r w:rsidR="00D26D71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26D71">
              <w:rPr>
                <w:rFonts w:ascii="黑体" w:eastAsia="黑体" w:hAnsi="黑体"/>
                <w:b/>
                <w:szCs w:val="21"/>
              </w:rPr>
              <w:t>来</w:t>
            </w:r>
            <w:r w:rsidR="008A6573" w:rsidRPr="00897A3A">
              <w:rPr>
                <w:rFonts w:ascii="黑体" w:eastAsia="黑体" w:hAnsi="黑体" w:hint="eastAsia"/>
                <w:b/>
                <w:szCs w:val="21"/>
              </w:rPr>
              <w:t>科技开发</w:t>
            </w:r>
            <w:r w:rsidR="00365BBE" w:rsidRPr="00897A3A">
              <w:rPr>
                <w:rFonts w:ascii="黑体" w:eastAsia="黑体" w:hAnsi="黑体" w:hint="eastAsia"/>
                <w:b/>
                <w:szCs w:val="21"/>
              </w:rPr>
              <w:t>代表性</w:t>
            </w:r>
            <w:r w:rsidR="008A6573" w:rsidRPr="00897A3A">
              <w:rPr>
                <w:rFonts w:ascii="黑体" w:eastAsia="黑体" w:hAnsi="黑体" w:hint="eastAsia"/>
                <w:b/>
                <w:szCs w:val="21"/>
              </w:rPr>
              <w:t>项目</w:t>
            </w:r>
            <w:r w:rsidR="008A6573"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（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D04A74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 w:rsidR="00D04A7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</w:t>
            </w:r>
            <w:r w:rsidR="008A6573"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按重要性先后填写，</w:t>
            </w:r>
            <w:r w:rsidR="008A6573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经费</w:t>
            </w:r>
            <w:r w:rsidR="008A6573" w:rsidRPr="00DD34A7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单位：万元）</w:t>
            </w:r>
          </w:p>
        </w:tc>
      </w:tr>
      <w:tr w:rsidR="00B34901" w:rsidTr="00D04A74">
        <w:trPr>
          <w:cantSplit/>
          <w:trHeight w:val="567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项目名称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全部人员名单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上缴效益</w:t>
            </w: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8A6573">
              <w:rPr>
                <w:rFonts w:ascii="仿宋_GB2312" w:eastAsia="仿宋_GB2312" w:hAnsi="华文仿宋" w:hint="eastAsia"/>
                <w:kern w:val="2"/>
              </w:rPr>
              <w:t>完成时间</w:t>
            </w:r>
          </w:p>
        </w:tc>
      </w:tr>
      <w:tr w:rsidR="00B34901" w:rsidTr="00D04A74">
        <w:trPr>
          <w:cantSplit/>
          <w:trHeight w:val="567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B34901" w:rsidTr="00D04A74">
        <w:trPr>
          <w:cantSplit/>
          <w:trHeight w:val="567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B34901" w:rsidTr="00D04A74">
        <w:trPr>
          <w:cantSplit/>
          <w:trHeight w:val="567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901" w:rsidRPr="008A6573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55168C" w:rsidTr="00D04A74">
        <w:trPr>
          <w:gridAfter w:val="1"/>
          <w:wAfter w:w="53" w:type="dxa"/>
          <w:cantSplit/>
          <w:trHeight w:val="567"/>
          <w:jc w:val="center"/>
        </w:trPr>
        <w:tc>
          <w:tcPr>
            <w:tcW w:w="14786" w:type="dxa"/>
            <w:gridSpan w:val="2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5168C" w:rsidRPr="002F1526" w:rsidRDefault="0055168C" w:rsidP="00D26D71">
            <w:pPr>
              <w:autoSpaceDE w:val="0"/>
              <w:autoSpaceDN w:val="0"/>
              <w:adjustRightInd w:val="0"/>
              <w:rPr>
                <w:rFonts w:ascii="华文中宋" w:eastAsia="华文中宋" w:hAnsi="华文中宋" w:cs="华文中宋"/>
                <w:b/>
                <w:szCs w:val="30"/>
                <w:lang w:bidi="ar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lastRenderedPageBreak/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26D71">
              <w:rPr>
                <w:rFonts w:ascii="黑体" w:eastAsia="黑体" w:hAnsi="黑体"/>
                <w:b/>
                <w:szCs w:val="21"/>
              </w:rPr>
              <w:t>6申请人任现职</w:t>
            </w:r>
            <w:r w:rsidR="00D26D71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26D71">
              <w:rPr>
                <w:rFonts w:ascii="黑体" w:eastAsia="黑体" w:hAnsi="黑体"/>
                <w:b/>
                <w:szCs w:val="21"/>
              </w:rPr>
              <w:t>来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代表性著作</w:t>
            </w:r>
            <w:r w:rsidRPr="00D26D71">
              <w:rPr>
                <w:rFonts w:ascii="仿宋_GB2312" w:eastAsia="仿宋_GB2312" w:cs="FZFSK--GBK1-0" w:hint="eastAsia"/>
                <w:color w:val="000000"/>
                <w:spacing w:val="-40"/>
                <w:szCs w:val="21"/>
              </w:rPr>
              <w:t>（</w:t>
            </w:r>
            <w:r w:rsidR="00D04A74" w:rsidRPr="00D26D71">
              <w:rPr>
                <w:rFonts w:ascii="仿宋_GB2312" w:eastAsia="仿宋_GB2312" w:cs="FZFSK--GBK1-0" w:hint="eastAsia"/>
                <w:color w:val="000000"/>
                <w:spacing w:val="-40"/>
                <w:szCs w:val="21"/>
              </w:rPr>
              <w:t>限填</w:t>
            </w:r>
            <w:r w:rsidR="00D04A74" w:rsidRPr="00D26D71">
              <w:rPr>
                <w:rFonts w:ascii="仿宋_GB2312" w:eastAsia="仿宋_GB2312" w:cs="FZFSK--GBK1-0"/>
                <w:color w:val="000000"/>
                <w:spacing w:val="-40"/>
                <w:szCs w:val="21"/>
              </w:rPr>
              <w:t>3</w:t>
            </w:r>
            <w:r w:rsidR="00D04A74" w:rsidRPr="00D26D71">
              <w:rPr>
                <w:rFonts w:ascii="仿宋_GB2312" w:eastAsia="仿宋_GB2312" w:cs="FZFSK--GBK1-0" w:hint="eastAsia"/>
                <w:color w:val="000000"/>
                <w:spacing w:val="-40"/>
                <w:szCs w:val="21"/>
              </w:rPr>
              <w:t>项，</w:t>
            </w:r>
            <w:r w:rsidRPr="00D26D71">
              <w:rPr>
                <w:rFonts w:ascii="仿宋_GB2312" w:eastAsia="仿宋_GB2312" w:cs="FZFSK--GBK1-0" w:hint="eastAsia"/>
                <w:color w:val="000000"/>
                <w:spacing w:val="-40"/>
                <w:szCs w:val="21"/>
              </w:rPr>
              <w:t>按重要性先后填写，如出版物无排序或按姓氏笔画排序等，请在“排序”栏填“无”，编写字数单位：万字）</w:t>
            </w:r>
          </w:p>
        </w:tc>
      </w:tr>
      <w:tr w:rsidR="0055168C" w:rsidTr="00D04A74">
        <w:trPr>
          <w:gridAfter w:val="1"/>
          <w:wAfter w:w="53" w:type="dxa"/>
          <w:cantSplit/>
          <w:trHeight w:val="56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C94924" w:rsidRDefault="0055168C" w:rsidP="00FF649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著作名称</w:t>
            </w: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  <w:vAlign w:val="center"/>
          </w:tcPr>
          <w:p w:rsidR="0055168C" w:rsidRPr="00C94924" w:rsidRDefault="0055168C" w:rsidP="00FF649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/>
                <w:kern w:val="2"/>
              </w:rPr>
              <w:t>全部作者</w:t>
            </w:r>
          </w:p>
        </w:tc>
        <w:tc>
          <w:tcPr>
            <w:tcW w:w="3533" w:type="dxa"/>
            <w:gridSpan w:val="5"/>
            <w:tcBorders>
              <w:bottom w:val="single" w:sz="4" w:space="0" w:color="auto"/>
            </w:tcBorders>
            <w:vAlign w:val="center"/>
          </w:tcPr>
          <w:p w:rsidR="0055168C" w:rsidRPr="00C94924" w:rsidRDefault="0055168C" w:rsidP="00FF649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/>
                <w:kern w:val="2"/>
              </w:rPr>
              <w:t>出版单位</w:t>
            </w:r>
          </w:p>
        </w:tc>
        <w:tc>
          <w:tcPr>
            <w:tcW w:w="3128" w:type="dxa"/>
            <w:gridSpan w:val="7"/>
            <w:tcBorders>
              <w:bottom w:val="single" w:sz="4" w:space="0" w:color="auto"/>
            </w:tcBorders>
            <w:vAlign w:val="center"/>
          </w:tcPr>
          <w:p w:rsidR="0055168C" w:rsidRPr="00C94924" w:rsidRDefault="0055168C" w:rsidP="00FF649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/>
                <w:kern w:val="2"/>
              </w:rPr>
              <w:t>出版时间</w:t>
            </w:r>
          </w:p>
        </w:tc>
        <w:tc>
          <w:tcPr>
            <w:tcW w:w="1459" w:type="dxa"/>
            <w:gridSpan w:val="3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5168C" w:rsidRPr="00C94924" w:rsidRDefault="0055168C" w:rsidP="00FF649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 w:rsidRPr="00C94924">
              <w:rPr>
                <w:rFonts w:ascii="仿宋_GB2312" w:eastAsia="仿宋_GB2312" w:hAnsi="华文仿宋" w:hint="eastAsia"/>
                <w:kern w:val="2"/>
              </w:rPr>
              <w:t>编写字数</w:t>
            </w:r>
          </w:p>
        </w:tc>
      </w:tr>
      <w:tr w:rsidR="0055168C" w:rsidTr="00D04A74">
        <w:trPr>
          <w:gridAfter w:val="1"/>
          <w:wAfter w:w="53" w:type="dxa"/>
          <w:cantSplit/>
          <w:trHeight w:val="90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55168C" w:rsidRPr="008A6573" w:rsidRDefault="0055168C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55168C" w:rsidRPr="008A6573" w:rsidRDefault="0055168C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33" w:type="dxa"/>
            <w:gridSpan w:val="5"/>
            <w:vAlign w:val="center"/>
          </w:tcPr>
          <w:p w:rsidR="0055168C" w:rsidRPr="008A6573" w:rsidRDefault="0055168C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28" w:type="dxa"/>
            <w:gridSpan w:val="7"/>
            <w:vAlign w:val="center"/>
          </w:tcPr>
          <w:p w:rsidR="0055168C" w:rsidRPr="008A6573" w:rsidRDefault="0055168C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/>
                <w:kern w:val="2"/>
              </w:rPr>
              <w:t>2015.10</w:t>
            </w:r>
          </w:p>
        </w:tc>
        <w:tc>
          <w:tcPr>
            <w:tcW w:w="1459" w:type="dxa"/>
            <w:gridSpan w:val="3"/>
            <w:tcBorders>
              <w:right w:val="double" w:sz="4" w:space="0" w:color="auto"/>
            </w:tcBorders>
            <w:vAlign w:val="center"/>
          </w:tcPr>
          <w:p w:rsidR="0055168C" w:rsidRPr="008A6573" w:rsidRDefault="0055168C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3844" w:rsidTr="00D04A74">
        <w:trPr>
          <w:gridAfter w:val="1"/>
          <w:wAfter w:w="53" w:type="dxa"/>
          <w:cantSplit/>
          <w:trHeight w:val="90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52" w:type="dxa"/>
            <w:gridSpan w:val="3"/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33" w:type="dxa"/>
            <w:gridSpan w:val="5"/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28" w:type="dxa"/>
            <w:gridSpan w:val="7"/>
            <w:vAlign w:val="center"/>
          </w:tcPr>
          <w:p w:rsidR="00183844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459" w:type="dxa"/>
            <w:gridSpan w:val="3"/>
            <w:tcBorders>
              <w:right w:val="doub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183844" w:rsidTr="00D04A74">
        <w:trPr>
          <w:gridAfter w:val="1"/>
          <w:wAfter w:w="53" w:type="dxa"/>
          <w:cantSplit/>
          <w:trHeight w:val="907"/>
          <w:jc w:val="center"/>
        </w:trPr>
        <w:tc>
          <w:tcPr>
            <w:tcW w:w="3714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533" w:type="dxa"/>
            <w:gridSpan w:val="5"/>
            <w:tcBorders>
              <w:bottom w:val="sing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128" w:type="dxa"/>
            <w:gridSpan w:val="7"/>
            <w:tcBorders>
              <w:bottom w:val="single" w:sz="4" w:space="0" w:color="auto"/>
            </w:tcBorders>
            <w:vAlign w:val="center"/>
          </w:tcPr>
          <w:p w:rsidR="00183844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459" w:type="dxa"/>
            <w:gridSpan w:val="3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83844" w:rsidRPr="008A6573" w:rsidRDefault="00183844" w:rsidP="00FF6496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B34901" w:rsidRPr="00183844" w:rsidTr="00D04A74">
        <w:trPr>
          <w:gridAfter w:val="1"/>
          <w:wAfter w:w="53" w:type="dxa"/>
          <w:cantSplit/>
          <w:trHeight w:val="624"/>
          <w:jc w:val="center"/>
        </w:trPr>
        <w:tc>
          <w:tcPr>
            <w:tcW w:w="14786" w:type="dxa"/>
            <w:gridSpan w:val="2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4901" w:rsidRPr="008A6573" w:rsidRDefault="00B34901" w:rsidP="00D26D71">
            <w:pPr>
              <w:rPr>
                <w:rFonts w:ascii="仿宋_GB2312" w:eastAsia="仿宋_GB2312" w:hAnsi="华文仿宋"/>
                <w:kern w:val="2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26D71">
              <w:rPr>
                <w:rFonts w:ascii="黑体" w:eastAsia="黑体" w:hAnsi="黑体"/>
                <w:b/>
                <w:szCs w:val="21"/>
              </w:rPr>
              <w:t>7申请人任现职</w:t>
            </w:r>
            <w:r w:rsidR="00D26D71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26D71">
              <w:rPr>
                <w:rFonts w:ascii="黑体" w:eastAsia="黑体" w:hAnsi="黑体"/>
                <w:b/>
                <w:szCs w:val="21"/>
              </w:rPr>
              <w:t>来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公开发表的代表性论文</w:t>
            </w:r>
            <w:r w:rsidRPr="00D26D71">
              <w:rPr>
                <w:rFonts w:ascii="仿宋_GB2312" w:eastAsia="仿宋_GB2312" w:cs="FZFSK--GBK1-0" w:hint="eastAsia"/>
                <w:color w:val="000000"/>
                <w:spacing w:val="-52"/>
                <w:szCs w:val="21"/>
              </w:rPr>
              <w:t>（</w:t>
            </w:r>
            <w:r w:rsidR="00D04A74" w:rsidRPr="00D26D71">
              <w:rPr>
                <w:rFonts w:ascii="仿宋_GB2312" w:eastAsia="仿宋_GB2312" w:cs="FZFSK--GBK1-0" w:hint="eastAsia"/>
                <w:color w:val="000000"/>
                <w:spacing w:val="-52"/>
                <w:szCs w:val="21"/>
              </w:rPr>
              <w:t>限填</w:t>
            </w:r>
            <w:r w:rsidR="00D04A74" w:rsidRPr="00D26D71">
              <w:rPr>
                <w:rFonts w:ascii="仿宋_GB2312" w:eastAsia="仿宋_GB2312" w:cs="FZFSK--GBK1-0"/>
                <w:color w:val="000000"/>
                <w:spacing w:val="-52"/>
                <w:szCs w:val="21"/>
              </w:rPr>
              <w:t>3</w:t>
            </w:r>
            <w:r w:rsidR="00D04A74" w:rsidRPr="00D26D71">
              <w:rPr>
                <w:rFonts w:ascii="仿宋_GB2312" w:eastAsia="仿宋_GB2312" w:cs="FZFSK--GBK1-0" w:hint="eastAsia"/>
                <w:color w:val="000000"/>
                <w:spacing w:val="-52"/>
                <w:szCs w:val="21"/>
              </w:rPr>
              <w:t>项，</w:t>
            </w:r>
            <w:r w:rsidRPr="00D26D71">
              <w:rPr>
                <w:rFonts w:ascii="仿宋_GB2312" w:eastAsia="仿宋_GB2312" w:cs="FZFSK--GBK1-0" w:hint="eastAsia"/>
                <w:color w:val="000000"/>
                <w:spacing w:val="-52"/>
                <w:szCs w:val="21"/>
              </w:rPr>
              <w:t>包括归档报告，按重要性先后填写，所有通讯作者标*，共同第一作者标#，第一作者为本人指导学生标@）</w:t>
            </w:r>
          </w:p>
        </w:tc>
      </w:tr>
      <w:tr w:rsidR="00B34901" w:rsidTr="00D04A74">
        <w:trPr>
          <w:gridAfter w:val="1"/>
          <w:wAfter w:w="53" w:type="dxa"/>
          <w:cantSplit/>
          <w:trHeight w:val="624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/>
                <w:kern w:val="2"/>
              </w:rPr>
              <w:t>论文题目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 w:hint="eastAsia"/>
                <w:kern w:val="2"/>
              </w:rPr>
              <w:t>全部作者</w:t>
            </w: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 w:hint="eastAsia"/>
                <w:kern w:val="2"/>
              </w:rPr>
              <w:t>期刊名称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/>
                <w:kern w:val="2"/>
              </w:rPr>
              <w:t>发表年月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 w:hint="eastAsia"/>
                <w:kern w:val="2"/>
              </w:rPr>
              <w:t>最新影响因子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/>
                <w:kern w:val="2"/>
              </w:rPr>
              <w:t>收录情况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 w:hint="eastAsia"/>
                <w:kern w:val="2"/>
              </w:rPr>
              <w:t>有效</w:t>
            </w:r>
          </w:p>
          <w:p w:rsidR="00B34901" w:rsidRPr="00B14FF1" w:rsidRDefault="00B34901" w:rsidP="00B34901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14FF1">
              <w:rPr>
                <w:rFonts w:ascii="仿宋_GB2312" w:eastAsia="仿宋_GB2312" w:hAnsi="华文仿宋" w:hint="eastAsia"/>
                <w:kern w:val="2"/>
              </w:rPr>
              <w:t>论文数</w:t>
            </w:r>
          </w:p>
        </w:tc>
      </w:tr>
      <w:tr w:rsidR="00365BBE" w:rsidTr="00D04A74">
        <w:trPr>
          <w:gridAfter w:val="1"/>
          <w:wAfter w:w="53" w:type="dxa"/>
          <w:cantSplit/>
          <w:trHeight w:val="851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" w:eastAsia="仿宋" w:hAnsi="仿宋"/>
              <w:color w:val="000000"/>
              <w:szCs w:val="21"/>
            </w:rPr>
            <w:id w:val="-851875973"/>
            <w:placeholder>
              <w:docPart w:val="D216AEA3CD1E465BA6438531D16359C0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/>
          <w:sdtContent>
            <w:tc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65BBE" w:rsidRDefault="00365BBE" w:rsidP="00365BBE">
                <w:pPr>
                  <w:jc w:val="center"/>
                  <w:rPr>
                    <w:rFonts w:ascii="仿宋" w:eastAsia="仿宋" w:hAnsi="仿宋"/>
                    <w:color w:val="000000"/>
                    <w:szCs w:val="21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65BBE" w:rsidRDefault="00365BBE" w:rsidP="00365BB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365BBE" w:rsidTr="00D04A74">
        <w:trPr>
          <w:gridAfter w:val="1"/>
          <w:wAfter w:w="53" w:type="dxa"/>
          <w:cantSplit/>
          <w:trHeight w:val="851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" w:eastAsia="仿宋" w:hAnsi="仿宋"/>
              <w:color w:val="000000"/>
              <w:szCs w:val="21"/>
            </w:rPr>
            <w:id w:val="1410044095"/>
            <w:placeholder>
              <w:docPart w:val="89A23F6B5418410788935D7E11EF351D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/>
          <w:sdtContent>
            <w:tc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65BBE" w:rsidRDefault="00365BBE" w:rsidP="00365BBE">
                <w:pPr>
                  <w:jc w:val="center"/>
                  <w:rPr>
                    <w:rFonts w:ascii="仿宋" w:eastAsia="仿宋" w:hAnsi="仿宋"/>
                    <w:color w:val="000000"/>
                    <w:szCs w:val="21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65BBE" w:rsidRDefault="00365BBE" w:rsidP="00365BB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365BBE" w:rsidTr="00D04A74">
        <w:trPr>
          <w:gridAfter w:val="1"/>
          <w:wAfter w:w="53" w:type="dxa"/>
          <w:cantSplit/>
          <w:trHeight w:val="851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5BBE" w:rsidRPr="008A6573" w:rsidRDefault="00365BBE" w:rsidP="00365BBE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sdt>
          <w:sdtPr>
            <w:rPr>
              <w:rFonts w:ascii="仿宋" w:eastAsia="仿宋" w:hAnsi="仿宋"/>
              <w:color w:val="000000"/>
              <w:szCs w:val="21"/>
            </w:rPr>
            <w:id w:val="-691599329"/>
            <w:placeholder>
              <w:docPart w:val="DE2BD40DFBD6493489AE821D5DF2D83B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/>
          <w:sdtContent>
            <w:tc>
              <w:tcPr>
                <w:tcW w:w="15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  <w:vAlign w:val="center"/>
              </w:tcPr>
              <w:p w:rsidR="00365BBE" w:rsidRDefault="00365BBE" w:rsidP="00365BBE">
                <w:pPr>
                  <w:jc w:val="center"/>
                  <w:rPr>
                    <w:rFonts w:ascii="仿宋" w:eastAsia="仿宋" w:hAnsi="仿宋"/>
                    <w:color w:val="000000"/>
                    <w:szCs w:val="21"/>
                  </w:rPr>
                </w:pPr>
                <w:r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5BBE" w:rsidRDefault="00365BBE" w:rsidP="00365BB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</w:tbl>
    <w:p w:rsidR="009C32FB" w:rsidRDefault="009C32FB" w:rsidP="00FF6496"/>
    <w:p w:rsidR="00FF6496" w:rsidRDefault="00FF6496">
      <w:pPr>
        <w:sectPr w:rsidR="00FF6496" w:rsidSect="00C14D73">
          <w:pgSz w:w="16838" w:h="11906" w:orient="landscape" w:code="9"/>
          <w:pgMar w:top="1418" w:right="1418" w:bottom="1418" w:left="1418" w:header="709" w:footer="709" w:gutter="284"/>
          <w:cols w:space="720"/>
          <w:docGrid w:linePitch="360"/>
        </w:sectPr>
      </w:pPr>
    </w:p>
    <w:tbl>
      <w:tblPr>
        <w:tblW w:w="147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26"/>
        <w:gridCol w:w="2977"/>
        <w:gridCol w:w="1559"/>
        <w:gridCol w:w="3260"/>
        <w:gridCol w:w="2410"/>
      </w:tblGrid>
      <w:tr w:rsidR="00E53515" w:rsidTr="00D04A74">
        <w:trPr>
          <w:cantSplit/>
          <w:trHeight w:val="567"/>
          <w:jc w:val="center"/>
        </w:trPr>
        <w:tc>
          <w:tcPr>
            <w:tcW w:w="14782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53515" w:rsidRPr="002F1526" w:rsidRDefault="00B34901" w:rsidP="00DB021B">
            <w:pPr>
              <w:autoSpaceDE w:val="0"/>
              <w:autoSpaceDN w:val="0"/>
              <w:adjustRightInd w:val="0"/>
              <w:rPr>
                <w:rFonts w:ascii="华文中宋" w:eastAsia="华文中宋" w:hAnsi="华文中宋" w:cs="华文中宋"/>
                <w:b/>
                <w:szCs w:val="30"/>
                <w:lang w:bidi="ar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lastRenderedPageBreak/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B021B">
              <w:rPr>
                <w:rFonts w:ascii="黑体" w:eastAsia="黑体" w:hAnsi="黑体"/>
                <w:b/>
                <w:szCs w:val="21"/>
              </w:rPr>
              <w:t>8申请人任现职</w:t>
            </w:r>
            <w:r w:rsidR="00DB021B">
              <w:rPr>
                <w:rFonts w:ascii="黑体" w:eastAsia="黑体" w:hAnsi="黑体" w:hint="eastAsia"/>
                <w:b/>
                <w:szCs w:val="21"/>
              </w:rPr>
              <w:t>以</w:t>
            </w:r>
            <w:r w:rsidR="00DB021B">
              <w:rPr>
                <w:rFonts w:ascii="黑体" w:eastAsia="黑体" w:hAnsi="黑体"/>
                <w:b/>
                <w:szCs w:val="21"/>
              </w:rPr>
              <w:t>来</w:t>
            </w:r>
            <w:r w:rsidR="00E53515" w:rsidRPr="00897A3A">
              <w:rPr>
                <w:rFonts w:ascii="黑体" w:eastAsia="黑体" w:hAnsi="黑体" w:hint="eastAsia"/>
                <w:b/>
                <w:szCs w:val="21"/>
              </w:rPr>
              <w:t>获得已授权的发明专利、软件著作权</w:t>
            </w:r>
            <w:r w:rsidR="00E53515" w:rsidRPr="00DB021B">
              <w:rPr>
                <w:rFonts w:ascii="仿宋_GB2312" w:eastAsia="仿宋_GB2312" w:cs="FZFSK--GBK1-0" w:hint="eastAsia"/>
                <w:color w:val="000000"/>
                <w:spacing w:val="-20"/>
                <w:szCs w:val="21"/>
              </w:rPr>
              <w:t>（</w:t>
            </w:r>
            <w:r w:rsidR="00D04A74" w:rsidRPr="00DB021B">
              <w:rPr>
                <w:rFonts w:ascii="仿宋_GB2312" w:eastAsia="仿宋_GB2312" w:cs="FZFSK--GBK1-0" w:hint="eastAsia"/>
                <w:color w:val="000000"/>
                <w:spacing w:val="-20"/>
                <w:szCs w:val="21"/>
              </w:rPr>
              <w:t>限填</w:t>
            </w:r>
            <w:r w:rsidR="00D04A74" w:rsidRPr="00DB021B">
              <w:rPr>
                <w:rFonts w:ascii="仿宋_GB2312" w:eastAsia="仿宋_GB2312" w:cs="FZFSK--GBK1-0"/>
                <w:color w:val="000000"/>
                <w:spacing w:val="-20"/>
                <w:szCs w:val="21"/>
              </w:rPr>
              <w:t>5</w:t>
            </w:r>
            <w:r w:rsidR="00D04A74" w:rsidRPr="00DB021B">
              <w:rPr>
                <w:rFonts w:ascii="仿宋_GB2312" w:eastAsia="仿宋_GB2312" w:cs="FZFSK--GBK1-0" w:hint="eastAsia"/>
                <w:color w:val="000000"/>
                <w:spacing w:val="-20"/>
                <w:szCs w:val="21"/>
              </w:rPr>
              <w:t>项，</w:t>
            </w:r>
            <w:r w:rsidR="00291ED7" w:rsidRPr="00DB021B">
              <w:rPr>
                <w:rFonts w:ascii="仿宋_GB2312" w:eastAsia="仿宋_GB2312" w:cs="FZFSK--GBK1-0" w:hint="eastAsia"/>
                <w:color w:val="000000"/>
                <w:spacing w:val="-20"/>
                <w:szCs w:val="21"/>
              </w:rPr>
              <w:t>按重要性先后填写，</w:t>
            </w:r>
            <w:r w:rsidR="00E53515" w:rsidRPr="00DB021B">
              <w:rPr>
                <w:rFonts w:ascii="仿宋_GB2312" w:eastAsia="仿宋_GB2312" w:cs="FZFSK--GBK1-0" w:hint="eastAsia"/>
                <w:color w:val="000000"/>
                <w:spacing w:val="-20"/>
                <w:szCs w:val="21"/>
              </w:rPr>
              <w:t>专利全部发明人按实际排序填写，本人指导学生标@）</w:t>
            </w:r>
          </w:p>
        </w:tc>
      </w:tr>
      <w:tr w:rsidR="00E53515" w:rsidTr="00D04A74">
        <w:trPr>
          <w:cantSplit/>
          <w:trHeight w:val="567"/>
          <w:jc w:val="center"/>
        </w:trPr>
        <w:tc>
          <w:tcPr>
            <w:tcW w:w="4576" w:type="dxa"/>
            <w:gridSpan w:val="2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34901">
              <w:rPr>
                <w:rFonts w:ascii="仿宋_GB2312" w:eastAsia="仿宋_GB2312" w:hAnsi="华文仿宋" w:hint="eastAsia"/>
                <w:kern w:val="2"/>
              </w:rPr>
              <w:t>名称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34901">
              <w:rPr>
                <w:rFonts w:ascii="仿宋_GB2312" w:eastAsia="仿宋_GB2312" w:hAnsi="华文仿宋"/>
                <w:kern w:val="2"/>
              </w:rPr>
              <w:t>授权国及授权编号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34901">
              <w:rPr>
                <w:rFonts w:ascii="仿宋_GB2312" w:eastAsia="仿宋_GB2312" w:hAnsi="华文仿宋"/>
                <w:kern w:val="2"/>
              </w:rPr>
              <w:t>授权公告日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34901">
              <w:rPr>
                <w:rFonts w:ascii="仿宋_GB2312" w:eastAsia="仿宋_GB2312" w:hAnsi="华文仿宋"/>
                <w:kern w:val="2"/>
              </w:rPr>
              <w:t>全部发明人</w:t>
            </w:r>
          </w:p>
        </w:tc>
        <w:tc>
          <w:tcPr>
            <w:tcW w:w="2410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B34901">
              <w:rPr>
                <w:rFonts w:ascii="仿宋_GB2312" w:eastAsia="仿宋_GB2312" w:hAnsi="华文仿宋" w:hint="eastAsia"/>
                <w:kern w:val="2"/>
              </w:rPr>
              <w:t>转化或应用情况</w:t>
            </w:r>
          </w:p>
        </w:tc>
      </w:tr>
      <w:tr w:rsidR="00E53515" w:rsidTr="00D04A74">
        <w:trPr>
          <w:cantSplit/>
          <w:trHeight w:val="680"/>
          <w:jc w:val="center"/>
        </w:trPr>
        <w:tc>
          <w:tcPr>
            <w:tcW w:w="4576" w:type="dxa"/>
            <w:gridSpan w:val="2"/>
            <w:tcBorders>
              <w:lef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7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260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E53515" w:rsidTr="00D04A74">
        <w:trPr>
          <w:cantSplit/>
          <w:trHeight w:val="680"/>
          <w:jc w:val="center"/>
        </w:trPr>
        <w:tc>
          <w:tcPr>
            <w:tcW w:w="4576" w:type="dxa"/>
            <w:gridSpan w:val="2"/>
            <w:tcBorders>
              <w:lef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7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260" w:type="dxa"/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:rsidR="00E53515" w:rsidRPr="00B34901" w:rsidRDefault="00E53515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D04A74" w:rsidTr="00D04A74">
        <w:trPr>
          <w:cantSplit/>
          <w:trHeight w:val="680"/>
          <w:jc w:val="center"/>
        </w:trPr>
        <w:tc>
          <w:tcPr>
            <w:tcW w:w="4576" w:type="dxa"/>
            <w:gridSpan w:val="2"/>
            <w:tcBorders>
              <w:left w:val="double" w:sz="4" w:space="0" w:color="auto"/>
            </w:tcBorders>
            <w:vAlign w:val="center"/>
          </w:tcPr>
          <w:p w:rsidR="00D04A74" w:rsidRPr="00B34901" w:rsidRDefault="00D04A7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7" w:type="dxa"/>
            <w:vAlign w:val="center"/>
          </w:tcPr>
          <w:p w:rsidR="00D04A74" w:rsidRPr="00B34901" w:rsidRDefault="00D04A7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vAlign w:val="center"/>
          </w:tcPr>
          <w:p w:rsidR="00D04A74" w:rsidRPr="00B34901" w:rsidRDefault="00D04A7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260" w:type="dxa"/>
            <w:vAlign w:val="center"/>
          </w:tcPr>
          <w:p w:rsidR="00D04A74" w:rsidRPr="00B34901" w:rsidRDefault="00D04A7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:rsidR="00D04A74" w:rsidRPr="00B34901" w:rsidRDefault="00D04A7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B94AF4" w:rsidTr="00D04A74">
        <w:trPr>
          <w:cantSplit/>
          <w:trHeight w:val="680"/>
          <w:jc w:val="center"/>
        </w:trPr>
        <w:tc>
          <w:tcPr>
            <w:tcW w:w="4576" w:type="dxa"/>
            <w:gridSpan w:val="2"/>
            <w:tcBorders>
              <w:left w:val="double" w:sz="4" w:space="0" w:color="auto"/>
            </w:tcBorders>
            <w:vAlign w:val="center"/>
          </w:tcPr>
          <w:p w:rsidR="00B94AF4" w:rsidRPr="00B34901" w:rsidRDefault="00B94AF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7" w:type="dxa"/>
            <w:vAlign w:val="center"/>
          </w:tcPr>
          <w:p w:rsidR="00B94AF4" w:rsidRPr="00B34901" w:rsidRDefault="00B94AF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vAlign w:val="center"/>
          </w:tcPr>
          <w:p w:rsidR="00B94AF4" w:rsidRPr="00B34901" w:rsidRDefault="00B94AF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260" w:type="dxa"/>
            <w:vAlign w:val="center"/>
          </w:tcPr>
          <w:p w:rsidR="00B94AF4" w:rsidRPr="00B34901" w:rsidRDefault="00B94AF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:rsidR="00B94AF4" w:rsidRPr="00B34901" w:rsidRDefault="00B94AF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C059D4" w:rsidTr="00D04A74">
        <w:trPr>
          <w:cantSplit/>
          <w:trHeight w:val="680"/>
          <w:jc w:val="center"/>
        </w:trPr>
        <w:tc>
          <w:tcPr>
            <w:tcW w:w="4576" w:type="dxa"/>
            <w:gridSpan w:val="2"/>
            <w:tcBorders>
              <w:left w:val="double" w:sz="4" w:space="0" w:color="auto"/>
            </w:tcBorders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977" w:type="dxa"/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59" w:type="dxa"/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3260" w:type="dxa"/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C059D4" w:rsidTr="00D04A74">
        <w:trPr>
          <w:cantSplit/>
          <w:trHeight w:val="567"/>
          <w:jc w:val="center"/>
        </w:trPr>
        <w:tc>
          <w:tcPr>
            <w:tcW w:w="14782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059D4" w:rsidRPr="00C059D4" w:rsidRDefault="00C059D4" w:rsidP="00DB021B">
            <w:pPr>
              <w:rPr>
                <w:rFonts w:ascii="宋体" w:hAnsi="宋体"/>
                <w:sz w:val="20"/>
              </w:rPr>
            </w:pPr>
            <w:r w:rsidRPr="00897A3A">
              <w:rPr>
                <w:rFonts w:ascii="黑体" w:eastAsia="黑体" w:hAnsi="黑体" w:hint="eastAsia"/>
                <w:b/>
                <w:szCs w:val="21"/>
              </w:rPr>
              <w:t>3</w:t>
            </w:r>
            <w:r w:rsidRPr="00897A3A">
              <w:rPr>
                <w:rFonts w:ascii="黑体" w:eastAsia="黑体" w:hAnsi="黑体"/>
                <w:b/>
                <w:szCs w:val="21"/>
              </w:rPr>
              <w:t>.</w:t>
            </w:r>
            <w:r w:rsidR="00DB021B">
              <w:rPr>
                <w:rFonts w:ascii="黑体" w:eastAsia="黑体" w:hAnsi="黑体"/>
                <w:b/>
                <w:szCs w:val="21"/>
              </w:rPr>
              <w:t>9</w:t>
            </w:r>
            <w:r w:rsidRPr="00897A3A">
              <w:rPr>
                <w:rFonts w:ascii="黑体" w:eastAsia="黑体" w:hAnsi="黑体" w:hint="eastAsia"/>
                <w:b/>
                <w:szCs w:val="21"/>
              </w:rPr>
              <w:t>符合申报条件</w:t>
            </w:r>
            <w:r w:rsidR="00B94AF4">
              <w:rPr>
                <w:rFonts w:ascii="黑体" w:eastAsia="黑体" w:hAnsi="黑体" w:hint="eastAsia"/>
                <w:b/>
                <w:szCs w:val="21"/>
              </w:rPr>
              <w:t>业绩及</w:t>
            </w:r>
            <w:r w:rsidR="001879BC">
              <w:rPr>
                <w:rFonts w:ascii="黑体" w:eastAsia="黑体" w:hAnsi="黑体" w:hint="eastAsia"/>
                <w:b/>
                <w:szCs w:val="21"/>
              </w:rPr>
              <w:t>实验室建设管理</w:t>
            </w:r>
            <w:r w:rsidR="001879BC" w:rsidRPr="00897A3A">
              <w:rPr>
                <w:rFonts w:ascii="黑体" w:eastAsia="黑体" w:hAnsi="黑体" w:hint="eastAsia"/>
                <w:b/>
                <w:szCs w:val="21"/>
              </w:rPr>
              <w:t>其他</w:t>
            </w:r>
            <w:r w:rsidR="00B94AF4">
              <w:rPr>
                <w:rFonts w:ascii="黑体" w:eastAsia="黑体" w:hAnsi="黑体" w:hint="eastAsia"/>
                <w:b/>
                <w:szCs w:val="21"/>
              </w:rPr>
              <w:t>业绩</w:t>
            </w:r>
            <w:r w:rsidRPr="00C059D4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（根据《工程实验人员职务聘任条例》填写需补充说明的内容，分类逐条填写）</w:t>
            </w:r>
          </w:p>
        </w:tc>
      </w:tr>
      <w:tr w:rsidR="00C059D4" w:rsidTr="00D04A74">
        <w:trPr>
          <w:cantSplit/>
          <w:trHeight w:val="1877"/>
          <w:jc w:val="center"/>
        </w:trPr>
        <w:tc>
          <w:tcPr>
            <w:tcW w:w="14782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059D4" w:rsidRPr="00B34901" w:rsidRDefault="00C059D4" w:rsidP="00551FAA">
            <w:pPr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7142AD" w:rsidTr="00D04A74">
        <w:trPr>
          <w:cantSplit/>
          <w:trHeight w:val="1123"/>
          <w:jc w:val="center"/>
        </w:trPr>
        <w:tc>
          <w:tcPr>
            <w:tcW w:w="195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2AD" w:rsidRPr="00B34901" w:rsidRDefault="00A2154C" w:rsidP="007142AD">
            <w:pPr>
              <w:jc w:val="center"/>
              <w:rPr>
                <w:rFonts w:ascii="仿宋_GB2312" w:eastAsia="仿宋_GB2312" w:hAnsi="华文仿宋"/>
                <w:kern w:val="2"/>
              </w:rPr>
            </w:pPr>
            <w:r w:rsidRPr="00D30A68">
              <w:rPr>
                <w:rFonts w:ascii="华文中宋" w:eastAsia="华文中宋" w:hAnsi="华文中宋" w:cs="华文中宋" w:hint="eastAsia"/>
                <w:b/>
                <w:sz w:val="32"/>
                <w:szCs w:val="30"/>
                <w:lang w:bidi="ar"/>
              </w:rPr>
              <w:t>申请人承诺</w:t>
            </w:r>
          </w:p>
        </w:tc>
        <w:tc>
          <w:tcPr>
            <w:tcW w:w="12832" w:type="dxa"/>
            <w:gridSpan w:val="5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0A56" w:rsidRDefault="00A2154C" w:rsidP="00750A56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本人承诺所填内容真实、准确，如与事实不符，个人愿承担一切责任。</w:t>
            </w:r>
          </w:p>
          <w:p w:rsidR="007142AD" w:rsidRPr="00750A56" w:rsidRDefault="00A2154C" w:rsidP="00750A56">
            <w:pPr>
              <w:wordWrap w:val="0"/>
              <w:adjustRightInd w:val="0"/>
              <w:snapToGrid w:val="0"/>
              <w:spacing w:line="276" w:lineRule="auto"/>
              <w:ind w:firstLineChars="200" w:firstLine="56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申请人签字： </w:t>
            </w:r>
            <w:r w:rsidR="00750A56">
              <w:rPr>
                <w:rFonts w:ascii="仿宋" w:eastAsia="仿宋" w:hAnsi="仿宋"/>
                <w:sz w:val="28"/>
              </w:rPr>
              <w:t xml:space="preserve"> </w:t>
            </w:r>
            <w:r w:rsidR="00567743">
              <w:rPr>
                <w:rFonts w:ascii="仿宋" w:eastAsia="仿宋" w:hAnsi="仿宋"/>
                <w:sz w:val="28"/>
              </w:rPr>
              <w:t xml:space="preserve">    </w:t>
            </w:r>
            <w:r w:rsidR="00750A56">
              <w:rPr>
                <w:rFonts w:ascii="仿宋" w:eastAsia="仿宋" w:hAnsi="仿宋"/>
                <w:sz w:val="28"/>
              </w:rPr>
              <w:t xml:space="preserve">             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2638E2"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="002638E2"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="002638E2"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="002638E2"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="002638E2"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</w:tbl>
    <w:p w:rsidR="00551FAA" w:rsidRPr="00B94AF4" w:rsidRDefault="00551FAA">
      <w:pPr>
        <w:rPr>
          <w:sz w:val="18"/>
          <w:szCs w:val="18"/>
        </w:rPr>
      </w:pPr>
    </w:p>
    <w:p w:rsidR="009C32FB" w:rsidRDefault="009C32FB">
      <w:pPr>
        <w:tabs>
          <w:tab w:val="left" w:pos="120"/>
          <w:tab w:val="left" w:pos="10772"/>
        </w:tabs>
        <w:ind w:left="-90"/>
        <w:jc w:val="center"/>
        <w:sectPr w:rsidR="009C32FB" w:rsidSect="00B94AF4">
          <w:pgSz w:w="16838" w:h="11906" w:orient="landscape" w:code="9"/>
          <w:pgMar w:top="1418" w:right="1418" w:bottom="1418" w:left="1418" w:header="709" w:footer="709" w:gutter="284"/>
          <w:cols w:space="720"/>
          <w:docGrid w:linePitch="360"/>
        </w:sectPr>
      </w:pPr>
    </w:p>
    <w:tbl>
      <w:tblPr>
        <w:tblW w:w="90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851"/>
        <w:gridCol w:w="708"/>
        <w:gridCol w:w="1134"/>
        <w:gridCol w:w="709"/>
        <w:gridCol w:w="851"/>
        <w:gridCol w:w="708"/>
        <w:gridCol w:w="1571"/>
      </w:tblGrid>
      <w:tr w:rsidR="00A2154C" w:rsidTr="003A560C">
        <w:trPr>
          <w:trHeight w:val="646"/>
          <w:jc w:val="center"/>
        </w:trPr>
        <w:tc>
          <w:tcPr>
            <w:tcW w:w="9050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2154C" w:rsidRPr="00A03F48" w:rsidRDefault="00A2154C" w:rsidP="00FE4116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lastRenderedPageBreak/>
              <w:t>推荐单位保密审核意见</w:t>
            </w:r>
          </w:p>
        </w:tc>
      </w:tr>
      <w:tr w:rsidR="00A2154C" w:rsidTr="003A560C">
        <w:trPr>
          <w:trHeight w:val="2013"/>
          <w:jc w:val="center"/>
        </w:trPr>
        <w:tc>
          <w:tcPr>
            <w:tcW w:w="90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7951" w:rsidRDefault="00047951" w:rsidP="00047951">
            <w:pPr>
              <w:pStyle w:val="a9"/>
              <w:autoSpaceDE w:val="0"/>
              <w:autoSpaceDN w:val="0"/>
              <w:adjustRightInd w:val="0"/>
              <w:snapToGrid w:val="0"/>
              <w:spacing w:line="600" w:lineRule="exact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经审核，申请人填写的上述材料不包含涉密信息。</w:t>
            </w:r>
          </w:p>
          <w:p w:rsidR="00047951" w:rsidRDefault="00047951" w:rsidP="00047951">
            <w:pPr>
              <w:pStyle w:val="a9"/>
              <w:autoSpaceDE w:val="0"/>
              <w:autoSpaceDN w:val="0"/>
              <w:adjustRightInd w:val="0"/>
              <w:snapToGrid w:val="0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047951" w:rsidRDefault="00047951" w:rsidP="00047951">
            <w:pPr>
              <w:spacing w:line="400" w:lineRule="exact"/>
              <w:ind w:firstLineChars="1550" w:firstLine="43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  <w:lang w:bidi="ar"/>
              </w:rPr>
              <w:t>保密负责人签字：</w:t>
            </w:r>
          </w:p>
          <w:p w:rsidR="00A2154C" w:rsidRPr="00D43C1E" w:rsidRDefault="00047951" w:rsidP="00D43C1E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 w:cs="FZFSK--GBK1-0"/>
                <w:sz w:val="30"/>
                <w:szCs w:val="30"/>
              </w:rPr>
            </w:pP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D43C1E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D43C1E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A2154C" w:rsidTr="003A560C">
        <w:trPr>
          <w:trHeight w:val="646"/>
          <w:jc w:val="center"/>
        </w:trPr>
        <w:tc>
          <w:tcPr>
            <w:tcW w:w="90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54C" w:rsidRPr="00A03F48" w:rsidRDefault="00A2154C" w:rsidP="00FE4116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推荐单位基层党组织意见</w:t>
            </w:r>
          </w:p>
        </w:tc>
      </w:tr>
      <w:tr w:rsidR="00A2154C" w:rsidTr="003A560C">
        <w:trPr>
          <w:trHeight w:val="2587"/>
          <w:jc w:val="center"/>
        </w:trPr>
        <w:tc>
          <w:tcPr>
            <w:tcW w:w="90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2154C" w:rsidRDefault="00A2154C" w:rsidP="00FE4116">
            <w:pPr>
              <w:adjustRightInd w:val="0"/>
              <w:snapToGrid w:val="0"/>
              <w:spacing w:beforeLines="100" w:before="240" w:afterLines="50" w:after="120" w:line="276" w:lineRule="auto"/>
              <w:rPr>
                <w:rFonts w:ascii="黑体" w:eastAsia="黑体" w:hAnsi="宋体" w:cs="FZFSK--GBK1-0"/>
                <w:b/>
                <w:color w:val="C00000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(</w:t>
            </w:r>
            <w:r w:rsidR="00980C06"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对申请人思想</w:t>
            </w:r>
            <w:bookmarkStart w:id="1" w:name="_GoBack"/>
            <w:bookmarkEnd w:id="1"/>
            <w:r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政治素质、师德师风和意识形态情况的鉴定意见)</w:t>
            </w:r>
          </w:p>
          <w:p w:rsidR="00A2154C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Pr="00A629BF" w:rsidRDefault="00A2154C" w:rsidP="00FE4116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A2154C" w:rsidRDefault="00A2154C" w:rsidP="00047951">
            <w:pPr>
              <w:tabs>
                <w:tab w:val="left" w:pos="2139"/>
                <w:tab w:val="left" w:pos="3834"/>
                <w:tab w:val="left" w:pos="4029"/>
                <w:tab w:val="left" w:pos="7014"/>
                <w:tab w:val="left" w:pos="8589"/>
              </w:tabs>
              <w:spacing w:line="360" w:lineRule="auto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>党支部书记签字：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 xml:space="preserve">     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             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>党委负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责人签字（盖章）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>：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</w:t>
            </w:r>
          </w:p>
          <w:p w:rsidR="00A2154C" w:rsidRPr="00D43C1E" w:rsidRDefault="00047951" w:rsidP="00D43C1E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/>
                <w:sz w:val="28"/>
              </w:rPr>
            </w:pP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D43C1E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D43C1E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43C1E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A2154C" w:rsidTr="003A560C">
        <w:trPr>
          <w:trHeight w:val="646"/>
          <w:jc w:val="center"/>
        </w:trPr>
        <w:tc>
          <w:tcPr>
            <w:tcW w:w="905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推荐单位意见</w:t>
            </w:r>
          </w:p>
        </w:tc>
      </w:tr>
      <w:tr w:rsidR="00A2154C" w:rsidTr="003A560C">
        <w:trPr>
          <w:trHeight w:val="2523"/>
          <w:jc w:val="center"/>
        </w:trPr>
        <w:tc>
          <w:tcPr>
            <w:tcW w:w="90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C5634" w:rsidRDefault="001C5634" w:rsidP="001C5634">
            <w:pPr>
              <w:autoSpaceDE w:val="0"/>
              <w:autoSpaceDN w:val="0"/>
              <w:adjustRightInd w:val="0"/>
              <w:spacing w:line="500" w:lineRule="exact"/>
              <w:ind w:leftChars="100" w:left="240" w:rightChars="100" w:right="24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经学院教授委员会审查、讨论，该同志申报材料内容真实、准确，符合学术道德规范，满足学校专业技术职务评聘要求，同意推荐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同志申报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Pr="00A03F48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职务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。</w:t>
            </w:r>
          </w:p>
          <w:p w:rsidR="00A2154C" w:rsidRDefault="00A2154C" w:rsidP="001A734E">
            <w:pPr>
              <w:tabs>
                <w:tab w:val="left" w:pos="6372"/>
              </w:tabs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教授会主任签字：       </w:t>
            </w: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   单位负责人签字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（盖章）</w:t>
            </w: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>：</w:t>
            </w:r>
          </w:p>
          <w:p w:rsidR="00A2154C" w:rsidRPr="002638E2" w:rsidRDefault="00047951" w:rsidP="002638E2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 w:cs="FZFSK--GBK1-0"/>
                <w:sz w:val="30"/>
                <w:szCs w:val="30"/>
              </w:rPr>
            </w:pP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A2154C" w:rsidTr="003A560C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备注</w:t>
            </w:r>
          </w:p>
        </w:tc>
      </w:tr>
      <w:tr w:rsidR="00A2154C" w:rsidTr="003A560C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2154C" w:rsidRDefault="00A2154C" w:rsidP="00F7424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E04A7D" w:rsidRDefault="00E04A7D" w:rsidP="00E04A7D">
      <w:pPr>
        <w:ind w:right="240"/>
        <w:rPr>
          <w:rFonts w:ascii="宋体" w:hAnsi="宋体"/>
          <w:sz w:val="15"/>
        </w:rPr>
        <w:sectPr w:rsidR="00E04A7D" w:rsidSect="00B94AF4">
          <w:pgSz w:w="11906" w:h="16838" w:code="9"/>
          <w:pgMar w:top="1418" w:right="1418" w:bottom="1418" w:left="1418" w:header="709" w:footer="680" w:gutter="284"/>
          <w:cols w:space="720"/>
          <w:docGrid w:linePitch="360"/>
        </w:sectPr>
      </w:pPr>
    </w:p>
    <w:tbl>
      <w:tblPr>
        <w:tblW w:w="90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851"/>
        <w:gridCol w:w="708"/>
        <w:gridCol w:w="1134"/>
        <w:gridCol w:w="709"/>
        <w:gridCol w:w="851"/>
        <w:gridCol w:w="708"/>
        <w:gridCol w:w="1592"/>
      </w:tblGrid>
      <w:tr w:rsidR="00A2154C" w:rsidTr="00047951">
        <w:trPr>
          <w:trHeight w:val="646"/>
          <w:jc w:val="center"/>
        </w:trPr>
        <w:tc>
          <w:tcPr>
            <w:tcW w:w="9071" w:type="dxa"/>
            <w:gridSpan w:val="9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2154C" w:rsidRPr="00BD19B1" w:rsidRDefault="00A2154C" w:rsidP="00FE4116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 w:rsidRPr="00BD19B1"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  <w:lastRenderedPageBreak/>
              <w:t>专家评议组意见</w:t>
            </w:r>
          </w:p>
        </w:tc>
      </w:tr>
      <w:tr w:rsidR="00A2154C" w:rsidTr="00047951">
        <w:trPr>
          <w:trHeight w:val="3566"/>
          <w:jc w:val="center"/>
        </w:trPr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>负责人签字：</w:t>
            </w:r>
          </w:p>
          <w:p w:rsidR="00A2154C" w:rsidRDefault="002638E2" w:rsidP="00047951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 w:cs="仿宋"/>
                <w:sz w:val="28"/>
                <w:szCs w:val="28"/>
              </w:rPr>
            </w:pP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A2154C" w:rsidTr="00047951">
        <w:trPr>
          <w:trHeight w:val="646"/>
          <w:jc w:val="center"/>
        </w:trPr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54C" w:rsidRDefault="00A2154C" w:rsidP="00FE4116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人力资源委员会评审意见</w:t>
            </w:r>
          </w:p>
        </w:tc>
      </w:tr>
      <w:tr w:rsidR="00A2154C" w:rsidTr="00047951">
        <w:trPr>
          <w:trHeight w:val="2734"/>
          <w:jc w:val="center"/>
        </w:trPr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500" w:lineRule="exact"/>
              <w:ind w:leftChars="100" w:left="240" w:rightChars="100" w:right="24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B94AF4" w:rsidRDefault="00A2154C" w:rsidP="00B94AF4">
            <w:pPr>
              <w:autoSpaceDE w:val="0"/>
              <w:autoSpaceDN w:val="0"/>
              <w:adjustRightInd w:val="0"/>
              <w:spacing w:line="500" w:lineRule="exact"/>
              <w:ind w:leftChars="200" w:left="480" w:rightChars="200"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经学校人力资源委员会评审，同意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 w:rsidR="00B94AF4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   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同志</w:t>
            </w:r>
          </w:p>
          <w:p w:rsidR="00A2154C" w:rsidRDefault="00A2154C" w:rsidP="00B94AF4">
            <w:pPr>
              <w:autoSpaceDE w:val="0"/>
              <w:autoSpaceDN w:val="0"/>
              <w:adjustRightInd w:val="0"/>
              <w:spacing w:line="500" w:lineRule="exact"/>
              <w:ind w:leftChars="200" w:left="480" w:rightChars="200" w:right="48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聘任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</w:t>
            </w:r>
            <w:r w:rsidR="00750A56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</w:t>
            </w:r>
            <w:r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 w:rsidR="00B94AF4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职务。</w:t>
            </w:r>
          </w:p>
          <w:p w:rsidR="00A2154C" w:rsidRDefault="00A2154C" w:rsidP="00056720">
            <w:pPr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人力资源委员会主任签字：</w:t>
            </w:r>
          </w:p>
          <w:p w:rsidR="00A2154C" w:rsidRDefault="002638E2" w:rsidP="00047951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 w:cs="仿宋"/>
                <w:sz w:val="28"/>
                <w:szCs w:val="28"/>
              </w:rPr>
            </w:pP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A2154C" w:rsidTr="00047951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备注</w:t>
            </w:r>
          </w:p>
        </w:tc>
      </w:tr>
      <w:tr w:rsidR="00A2154C" w:rsidTr="00047951">
        <w:trPr>
          <w:trHeight w:val="567"/>
          <w:jc w:val="center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54C" w:rsidRDefault="00A2154C" w:rsidP="00FE411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2154C" w:rsidTr="00047951">
        <w:trPr>
          <w:trHeight w:val="646"/>
          <w:jc w:val="center"/>
        </w:trPr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54C" w:rsidRDefault="00A2154C" w:rsidP="00FE4116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  <w:t>学校意见</w:t>
            </w:r>
          </w:p>
        </w:tc>
      </w:tr>
      <w:tr w:rsidR="00A2154C" w:rsidTr="00047951">
        <w:trPr>
          <w:trHeight w:val="3613"/>
          <w:jc w:val="center"/>
        </w:trPr>
        <w:tc>
          <w:tcPr>
            <w:tcW w:w="9071" w:type="dxa"/>
            <w:gridSpan w:val="9"/>
            <w:tcBorders>
              <w:top w:val="single" w:sz="4" w:space="0" w:color="auto"/>
            </w:tcBorders>
          </w:tcPr>
          <w:p w:rsidR="00A2154C" w:rsidRDefault="00A2154C" w:rsidP="00FE4116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A2154C" w:rsidRDefault="00A2154C" w:rsidP="00FE4116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（公章）</w:t>
            </w:r>
          </w:p>
          <w:p w:rsidR="00A2154C" w:rsidRDefault="002638E2" w:rsidP="00047951"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Chars="2540" w:firstLine="7112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2638E2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2638E2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</w:tbl>
    <w:p w:rsidR="00EC469A" w:rsidRDefault="00EC469A" w:rsidP="003A560C">
      <w:pPr>
        <w:spacing w:line="360" w:lineRule="auto"/>
        <w:jc w:val="both"/>
      </w:pPr>
    </w:p>
    <w:sectPr w:rsidR="00EC469A" w:rsidSect="003A560C">
      <w:pgSz w:w="11906" w:h="16838"/>
      <w:pgMar w:top="1418" w:right="1418" w:bottom="1418" w:left="1418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03A" w:rsidRDefault="009C403A">
      <w:r>
        <w:separator/>
      </w:r>
    </w:p>
  </w:endnote>
  <w:endnote w:type="continuationSeparator" w:id="0">
    <w:p w:rsidR="009C403A" w:rsidRDefault="009C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ED7" w:rsidRDefault="00291ED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0C06" w:rsidRPr="00980C06">
      <w:rPr>
        <w:noProof/>
        <w:lang w:val="zh-CN"/>
      </w:rPr>
      <w:t>10</w:t>
    </w:r>
    <w:r>
      <w:fldChar w:fldCharType="end"/>
    </w:r>
  </w:p>
  <w:p w:rsidR="00291ED7" w:rsidRDefault="00291ED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03A" w:rsidRDefault="009C403A">
      <w:r>
        <w:separator/>
      </w:r>
    </w:p>
  </w:footnote>
  <w:footnote w:type="continuationSeparator" w:id="0">
    <w:p w:rsidR="009C403A" w:rsidRDefault="009C4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87AAF"/>
    <w:multiLevelType w:val="multilevel"/>
    <w:tmpl w:val="32187AAF"/>
    <w:lvl w:ilvl="0">
      <w:start w:val="4"/>
      <w:numFmt w:val="japaneseCounting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BA006F"/>
    <w:multiLevelType w:val="multilevel"/>
    <w:tmpl w:val="60BA006F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sz w:val="28"/>
        <w:szCs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E07"/>
    <w:rsid w:val="000007CE"/>
    <w:rsid w:val="000010F8"/>
    <w:rsid w:val="0000309B"/>
    <w:rsid w:val="000052A8"/>
    <w:rsid w:val="0000570B"/>
    <w:rsid w:val="00011A9C"/>
    <w:rsid w:val="00011B2E"/>
    <w:rsid w:val="00011D42"/>
    <w:rsid w:val="00012306"/>
    <w:rsid w:val="000128B2"/>
    <w:rsid w:val="00015441"/>
    <w:rsid w:val="00016443"/>
    <w:rsid w:val="00020D89"/>
    <w:rsid w:val="00021256"/>
    <w:rsid w:val="00024CD3"/>
    <w:rsid w:val="000255AB"/>
    <w:rsid w:val="0002647E"/>
    <w:rsid w:val="0003241D"/>
    <w:rsid w:val="000435FD"/>
    <w:rsid w:val="00046770"/>
    <w:rsid w:val="000477E7"/>
    <w:rsid w:val="00047951"/>
    <w:rsid w:val="00051FF3"/>
    <w:rsid w:val="00055371"/>
    <w:rsid w:val="00055F89"/>
    <w:rsid w:val="0005652F"/>
    <w:rsid w:val="00056720"/>
    <w:rsid w:val="00057096"/>
    <w:rsid w:val="00057147"/>
    <w:rsid w:val="00057F8A"/>
    <w:rsid w:val="00060368"/>
    <w:rsid w:val="0006163C"/>
    <w:rsid w:val="0006191C"/>
    <w:rsid w:val="00063284"/>
    <w:rsid w:val="0006490A"/>
    <w:rsid w:val="000651B7"/>
    <w:rsid w:val="0006533A"/>
    <w:rsid w:val="0006638A"/>
    <w:rsid w:val="00066690"/>
    <w:rsid w:val="00067780"/>
    <w:rsid w:val="00067E38"/>
    <w:rsid w:val="00067E78"/>
    <w:rsid w:val="00070C97"/>
    <w:rsid w:val="00070F10"/>
    <w:rsid w:val="00071233"/>
    <w:rsid w:val="000740E4"/>
    <w:rsid w:val="00074474"/>
    <w:rsid w:val="000757BB"/>
    <w:rsid w:val="00075D14"/>
    <w:rsid w:val="000768E1"/>
    <w:rsid w:val="00077126"/>
    <w:rsid w:val="00082280"/>
    <w:rsid w:val="00083165"/>
    <w:rsid w:val="00083606"/>
    <w:rsid w:val="00085207"/>
    <w:rsid w:val="00086B9E"/>
    <w:rsid w:val="00086BBF"/>
    <w:rsid w:val="00087A39"/>
    <w:rsid w:val="00090CCF"/>
    <w:rsid w:val="00091CBD"/>
    <w:rsid w:val="00092564"/>
    <w:rsid w:val="000933E0"/>
    <w:rsid w:val="000A0CBA"/>
    <w:rsid w:val="000A11B9"/>
    <w:rsid w:val="000A549C"/>
    <w:rsid w:val="000A76E6"/>
    <w:rsid w:val="000B0692"/>
    <w:rsid w:val="000B1C22"/>
    <w:rsid w:val="000B20F8"/>
    <w:rsid w:val="000B224E"/>
    <w:rsid w:val="000B3C49"/>
    <w:rsid w:val="000B5496"/>
    <w:rsid w:val="000B6819"/>
    <w:rsid w:val="000C00E2"/>
    <w:rsid w:val="000C03E3"/>
    <w:rsid w:val="000C08B0"/>
    <w:rsid w:val="000C2E02"/>
    <w:rsid w:val="000C3F1E"/>
    <w:rsid w:val="000C7F09"/>
    <w:rsid w:val="000D017C"/>
    <w:rsid w:val="000D01BA"/>
    <w:rsid w:val="000D106D"/>
    <w:rsid w:val="000D52BB"/>
    <w:rsid w:val="000D5DD9"/>
    <w:rsid w:val="000E1665"/>
    <w:rsid w:val="000E312B"/>
    <w:rsid w:val="000E5335"/>
    <w:rsid w:val="000E54FD"/>
    <w:rsid w:val="000E79CD"/>
    <w:rsid w:val="000F1848"/>
    <w:rsid w:val="000F5738"/>
    <w:rsid w:val="000F5DF1"/>
    <w:rsid w:val="000F6374"/>
    <w:rsid w:val="000F70AA"/>
    <w:rsid w:val="000F779B"/>
    <w:rsid w:val="00100398"/>
    <w:rsid w:val="00100BA6"/>
    <w:rsid w:val="00100DD8"/>
    <w:rsid w:val="0010277B"/>
    <w:rsid w:val="00103225"/>
    <w:rsid w:val="00103C8D"/>
    <w:rsid w:val="00104965"/>
    <w:rsid w:val="00104996"/>
    <w:rsid w:val="00106B80"/>
    <w:rsid w:val="00110A72"/>
    <w:rsid w:val="00110E94"/>
    <w:rsid w:val="00114BCC"/>
    <w:rsid w:val="00116075"/>
    <w:rsid w:val="00116F6F"/>
    <w:rsid w:val="00117569"/>
    <w:rsid w:val="00117F9F"/>
    <w:rsid w:val="00120D75"/>
    <w:rsid w:val="00121488"/>
    <w:rsid w:val="001219CD"/>
    <w:rsid w:val="00123642"/>
    <w:rsid w:val="00126103"/>
    <w:rsid w:val="00127478"/>
    <w:rsid w:val="00133452"/>
    <w:rsid w:val="00133D51"/>
    <w:rsid w:val="0013585F"/>
    <w:rsid w:val="00136C0F"/>
    <w:rsid w:val="00137524"/>
    <w:rsid w:val="00137CA4"/>
    <w:rsid w:val="00140F12"/>
    <w:rsid w:val="00142D57"/>
    <w:rsid w:val="00144401"/>
    <w:rsid w:val="001453FB"/>
    <w:rsid w:val="00145458"/>
    <w:rsid w:val="001459FF"/>
    <w:rsid w:val="00145E86"/>
    <w:rsid w:val="001461D7"/>
    <w:rsid w:val="001468A7"/>
    <w:rsid w:val="00146ACB"/>
    <w:rsid w:val="00151DC3"/>
    <w:rsid w:val="001528B7"/>
    <w:rsid w:val="0015419A"/>
    <w:rsid w:val="0015435E"/>
    <w:rsid w:val="00156C26"/>
    <w:rsid w:val="0016129B"/>
    <w:rsid w:val="0016208D"/>
    <w:rsid w:val="00162E07"/>
    <w:rsid w:val="001630B3"/>
    <w:rsid w:val="00164400"/>
    <w:rsid w:val="0016458C"/>
    <w:rsid w:val="00166DC9"/>
    <w:rsid w:val="00171970"/>
    <w:rsid w:val="00172555"/>
    <w:rsid w:val="00174510"/>
    <w:rsid w:val="00175198"/>
    <w:rsid w:val="001754BE"/>
    <w:rsid w:val="00180152"/>
    <w:rsid w:val="001810A5"/>
    <w:rsid w:val="00181F77"/>
    <w:rsid w:val="00183844"/>
    <w:rsid w:val="0018537E"/>
    <w:rsid w:val="00186D72"/>
    <w:rsid w:val="00186D86"/>
    <w:rsid w:val="001879BC"/>
    <w:rsid w:val="00192B17"/>
    <w:rsid w:val="00192B1C"/>
    <w:rsid w:val="001932FD"/>
    <w:rsid w:val="0019349E"/>
    <w:rsid w:val="00196401"/>
    <w:rsid w:val="00196914"/>
    <w:rsid w:val="001A0746"/>
    <w:rsid w:val="001A169C"/>
    <w:rsid w:val="001A1D83"/>
    <w:rsid w:val="001A22EC"/>
    <w:rsid w:val="001A47E9"/>
    <w:rsid w:val="001A5F0F"/>
    <w:rsid w:val="001A734E"/>
    <w:rsid w:val="001A73AD"/>
    <w:rsid w:val="001A7511"/>
    <w:rsid w:val="001B0EDA"/>
    <w:rsid w:val="001B34ED"/>
    <w:rsid w:val="001B38FA"/>
    <w:rsid w:val="001B53F3"/>
    <w:rsid w:val="001B6F61"/>
    <w:rsid w:val="001C04E2"/>
    <w:rsid w:val="001C32AA"/>
    <w:rsid w:val="001C3818"/>
    <w:rsid w:val="001C4C00"/>
    <w:rsid w:val="001C5634"/>
    <w:rsid w:val="001C56F8"/>
    <w:rsid w:val="001C7B69"/>
    <w:rsid w:val="001D1025"/>
    <w:rsid w:val="001D175F"/>
    <w:rsid w:val="001D1873"/>
    <w:rsid w:val="001D6D21"/>
    <w:rsid w:val="001D6D2B"/>
    <w:rsid w:val="001D6EEB"/>
    <w:rsid w:val="001D7F43"/>
    <w:rsid w:val="001E164C"/>
    <w:rsid w:val="001E3407"/>
    <w:rsid w:val="001E5C6E"/>
    <w:rsid w:val="001E5C9D"/>
    <w:rsid w:val="001E60E5"/>
    <w:rsid w:val="001E627C"/>
    <w:rsid w:val="001E78F5"/>
    <w:rsid w:val="001F04F9"/>
    <w:rsid w:val="001F09D0"/>
    <w:rsid w:val="001F16DE"/>
    <w:rsid w:val="001F1CF0"/>
    <w:rsid w:val="001F2582"/>
    <w:rsid w:val="001F3464"/>
    <w:rsid w:val="001F4FAA"/>
    <w:rsid w:val="001F5E24"/>
    <w:rsid w:val="001F69C5"/>
    <w:rsid w:val="001F71F3"/>
    <w:rsid w:val="001F763C"/>
    <w:rsid w:val="0020213F"/>
    <w:rsid w:val="00205143"/>
    <w:rsid w:val="002104E0"/>
    <w:rsid w:val="0021205C"/>
    <w:rsid w:val="00213723"/>
    <w:rsid w:val="0021584B"/>
    <w:rsid w:val="00220185"/>
    <w:rsid w:val="00221A92"/>
    <w:rsid w:val="0022405C"/>
    <w:rsid w:val="0022496A"/>
    <w:rsid w:val="00226493"/>
    <w:rsid w:val="002272C8"/>
    <w:rsid w:val="0023007C"/>
    <w:rsid w:val="00230C2A"/>
    <w:rsid w:val="00230D34"/>
    <w:rsid w:val="00231360"/>
    <w:rsid w:val="002330E9"/>
    <w:rsid w:val="00234075"/>
    <w:rsid w:val="00235413"/>
    <w:rsid w:val="0023797C"/>
    <w:rsid w:val="00237A0E"/>
    <w:rsid w:val="00237E0F"/>
    <w:rsid w:val="00240049"/>
    <w:rsid w:val="00240B8C"/>
    <w:rsid w:val="00240F89"/>
    <w:rsid w:val="002425F0"/>
    <w:rsid w:val="00242EAB"/>
    <w:rsid w:val="00244452"/>
    <w:rsid w:val="00244A2A"/>
    <w:rsid w:val="002454DC"/>
    <w:rsid w:val="00246E74"/>
    <w:rsid w:val="00247F1E"/>
    <w:rsid w:val="00251534"/>
    <w:rsid w:val="002544AB"/>
    <w:rsid w:val="0025568A"/>
    <w:rsid w:val="00260EAA"/>
    <w:rsid w:val="002619EB"/>
    <w:rsid w:val="00262455"/>
    <w:rsid w:val="002638E2"/>
    <w:rsid w:val="00266360"/>
    <w:rsid w:val="00266485"/>
    <w:rsid w:val="00270EC2"/>
    <w:rsid w:val="00273A5D"/>
    <w:rsid w:val="00274B1B"/>
    <w:rsid w:val="002833CC"/>
    <w:rsid w:val="002841FB"/>
    <w:rsid w:val="002851AA"/>
    <w:rsid w:val="00290FE5"/>
    <w:rsid w:val="00291EA0"/>
    <w:rsid w:val="00291ED7"/>
    <w:rsid w:val="0029475F"/>
    <w:rsid w:val="002A2F11"/>
    <w:rsid w:val="002A7B87"/>
    <w:rsid w:val="002A7D5A"/>
    <w:rsid w:val="002B0C22"/>
    <w:rsid w:val="002B0F9D"/>
    <w:rsid w:val="002B297D"/>
    <w:rsid w:val="002B358B"/>
    <w:rsid w:val="002B57E5"/>
    <w:rsid w:val="002B6540"/>
    <w:rsid w:val="002C0783"/>
    <w:rsid w:val="002C33B2"/>
    <w:rsid w:val="002C3F1A"/>
    <w:rsid w:val="002C4634"/>
    <w:rsid w:val="002C596C"/>
    <w:rsid w:val="002D0ABD"/>
    <w:rsid w:val="002D41DA"/>
    <w:rsid w:val="002D4855"/>
    <w:rsid w:val="002D4D1D"/>
    <w:rsid w:val="002D54EB"/>
    <w:rsid w:val="002E0405"/>
    <w:rsid w:val="002E1222"/>
    <w:rsid w:val="002E163C"/>
    <w:rsid w:val="002E1870"/>
    <w:rsid w:val="002E2C8B"/>
    <w:rsid w:val="002E3536"/>
    <w:rsid w:val="002E40C9"/>
    <w:rsid w:val="002E4608"/>
    <w:rsid w:val="002E50CD"/>
    <w:rsid w:val="002E6EE0"/>
    <w:rsid w:val="002F1526"/>
    <w:rsid w:val="002F2252"/>
    <w:rsid w:val="002F63CF"/>
    <w:rsid w:val="002F6ED7"/>
    <w:rsid w:val="002F7E21"/>
    <w:rsid w:val="003004F4"/>
    <w:rsid w:val="00301602"/>
    <w:rsid w:val="00302B32"/>
    <w:rsid w:val="0030452F"/>
    <w:rsid w:val="0030536E"/>
    <w:rsid w:val="00305D6E"/>
    <w:rsid w:val="003148A9"/>
    <w:rsid w:val="003163B0"/>
    <w:rsid w:val="00316A95"/>
    <w:rsid w:val="00320269"/>
    <w:rsid w:val="00320BE3"/>
    <w:rsid w:val="00321119"/>
    <w:rsid w:val="00321BCA"/>
    <w:rsid w:val="00323C94"/>
    <w:rsid w:val="00324225"/>
    <w:rsid w:val="003263AD"/>
    <w:rsid w:val="0033098A"/>
    <w:rsid w:val="00331D0A"/>
    <w:rsid w:val="00333A75"/>
    <w:rsid w:val="003359B8"/>
    <w:rsid w:val="00340CE3"/>
    <w:rsid w:val="00341775"/>
    <w:rsid w:val="0034362C"/>
    <w:rsid w:val="003449D4"/>
    <w:rsid w:val="003500E8"/>
    <w:rsid w:val="003504CA"/>
    <w:rsid w:val="00353AED"/>
    <w:rsid w:val="00354631"/>
    <w:rsid w:val="003571AC"/>
    <w:rsid w:val="003571C3"/>
    <w:rsid w:val="003602D3"/>
    <w:rsid w:val="00361269"/>
    <w:rsid w:val="00365BBE"/>
    <w:rsid w:val="00365E86"/>
    <w:rsid w:val="00366149"/>
    <w:rsid w:val="00366A9A"/>
    <w:rsid w:val="003769C5"/>
    <w:rsid w:val="00377069"/>
    <w:rsid w:val="00377853"/>
    <w:rsid w:val="00380239"/>
    <w:rsid w:val="00381246"/>
    <w:rsid w:val="003813DF"/>
    <w:rsid w:val="0038236A"/>
    <w:rsid w:val="00383C7A"/>
    <w:rsid w:val="0038405B"/>
    <w:rsid w:val="00384B5E"/>
    <w:rsid w:val="00387048"/>
    <w:rsid w:val="00390A91"/>
    <w:rsid w:val="003924DE"/>
    <w:rsid w:val="00393A15"/>
    <w:rsid w:val="0039433A"/>
    <w:rsid w:val="0039578C"/>
    <w:rsid w:val="003961E8"/>
    <w:rsid w:val="00397A98"/>
    <w:rsid w:val="003A3521"/>
    <w:rsid w:val="003A3848"/>
    <w:rsid w:val="003A52D0"/>
    <w:rsid w:val="003A560C"/>
    <w:rsid w:val="003A6E06"/>
    <w:rsid w:val="003A7365"/>
    <w:rsid w:val="003B10D1"/>
    <w:rsid w:val="003B1870"/>
    <w:rsid w:val="003B52F8"/>
    <w:rsid w:val="003B6662"/>
    <w:rsid w:val="003B6766"/>
    <w:rsid w:val="003B683D"/>
    <w:rsid w:val="003B745F"/>
    <w:rsid w:val="003B7689"/>
    <w:rsid w:val="003B7745"/>
    <w:rsid w:val="003C5318"/>
    <w:rsid w:val="003C54B1"/>
    <w:rsid w:val="003C6DB3"/>
    <w:rsid w:val="003C74B4"/>
    <w:rsid w:val="003D2703"/>
    <w:rsid w:val="003D39F0"/>
    <w:rsid w:val="003D41E0"/>
    <w:rsid w:val="003D4A69"/>
    <w:rsid w:val="003D6487"/>
    <w:rsid w:val="003D6AC3"/>
    <w:rsid w:val="003E2380"/>
    <w:rsid w:val="003E42F4"/>
    <w:rsid w:val="003E5BF5"/>
    <w:rsid w:val="003F0174"/>
    <w:rsid w:val="003F258F"/>
    <w:rsid w:val="003F5DCF"/>
    <w:rsid w:val="003F64EC"/>
    <w:rsid w:val="00400C99"/>
    <w:rsid w:val="00400EB4"/>
    <w:rsid w:val="00402026"/>
    <w:rsid w:val="00405E2A"/>
    <w:rsid w:val="004065DB"/>
    <w:rsid w:val="00410D8F"/>
    <w:rsid w:val="00413017"/>
    <w:rsid w:val="00414894"/>
    <w:rsid w:val="00414A66"/>
    <w:rsid w:val="00415E4E"/>
    <w:rsid w:val="0041721C"/>
    <w:rsid w:val="00420D1F"/>
    <w:rsid w:val="00427977"/>
    <w:rsid w:val="00433554"/>
    <w:rsid w:val="00433FC6"/>
    <w:rsid w:val="00437646"/>
    <w:rsid w:val="00440873"/>
    <w:rsid w:val="0044154C"/>
    <w:rsid w:val="00443FC4"/>
    <w:rsid w:val="00444326"/>
    <w:rsid w:val="00444974"/>
    <w:rsid w:val="004461AA"/>
    <w:rsid w:val="004474A6"/>
    <w:rsid w:val="004478F7"/>
    <w:rsid w:val="00447BBC"/>
    <w:rsid w:val="0045016C"/>
    <w:rsid w:val="00454779"/>
    <w:rsid w:val="004579B4"/>
    <w:rsid w:val="00457BB5"/>
    <w:rsid w:val="00460141"/>
    <w:rsid w:val="004604A6"/>
    <w:rsid w:val="00461AF1"/>
    <w:rsid w:val="004632D5"/>
    <w:rsid w:val="00463C67"/>
    <w:rsid w:val="00464775"/>
    <w:rsid w:val="00471364"/>
    <w:rsid w:val="00471B58"/>
    <w:rsid w:val="00473CD6"/>
    <w:rsid w:val="00476AE7"/>
    <w:rsid w:val="00482058"/>
    <w:rsid w:val="00485835"/>
    <w:rsid w:val="00486ADC"/>
    <w:rsid w:val="00490174"/>
    <w:rsid w:val="00491C29"/>
    <w:rsid w:val="004927E3"/>
    <w:rsid w:val="00492BC5"/>
    <w:rsid w:val="00495042"/>
    <w:rsid w:val="00495F39"/>
    <w:rsid w:val="004A12D9"/>
    <w:rsid w:val="004A137C"/>
    <w:rsid w:val="004A2EDC"/>
    <w:rsid w:val="004A35E0"/>
    <w:rsid w:val="004B10BF"/>
    <w:rsid w:val="004B35A2"/>
    <w:rsid w:val="004B362B"/>
    <w:rsid w:val="004B51DE"/>
    <w:rsid w:val="004B66B1"/>
    <w:rsid w:val="004B681B"/>
    <w:rsid w:val="004B74A2"/>
    <w:rsid w:val="004B782B"/>
    <w:rsid w:val="004C3536"/>
    <w:rsid w:val="004C591E"/>
    <w:rsid w:val="004C6A34"/>
    <w:rsid w:val="004D03DD"/>
    <w:rsid w:val="004D4642"/>
    <w:rsid w:val="004D5E86"/>
    <w:rsid w:val="004E49CB"/>
    <w:rsid w:val="004E5251"/>
    <w:rsid w:val="004E58E1"/>
    <w:rsid w:val="004E66DA"/>
    <w:rsid w:val="004E70C5"/>
    <w:rsid w:val="004E788C"/>
    <w:rsid w:val="004F0A33"/>
    <w:rsid w:val="004F1444"/>
    <w:rsid w:val="004F1AD7"/>
    <w:rsid w:val="004F2C81"/>
    <w:rsid w:val="004F50B9"/>
    <w:rsid w:val="004F50C6"/>
    <w:rsid w:val="004F54D3"/>
    <w:rsid w:val="004F6502"/>
    <w:rsid w:val="00502898"/>
    <w:rsid w:val="005036BA"/>
    <w:rsid w:val="005063EF"/>
    <w:rsid w:val="00511BE7"/>
    <w:rsid w:val="00512E3A"/>
    <w:rsid w:val="00512EBA"/>
    <w:rsid w:val="005132CF"/>
    <w:rsid w:val="0051397A"/>
    <w:rsid w:val="005144E4"/>
    <w:rsid w:val="0051454A"/>
    <w:rsid w:val="00517823"/>
    <w:rsid w:val="00522DAB"/>
    <w:rsid w:val="00525FCB"/>
    <w:rsid w:val="00526E74"/>
    <w:rsid w:val="005271E6"/>
    <w:rsid w:val="00531432"/>
    <w:rsid w:val="00534C89"/>
    <w:rsid w:val="00535B5E"/>
    <w:rsid w:val="00535CD6"/>
    <w:rsid w:val="005373B9"/>
    <w:rsid w:val="00540D6F"/>
    <w:rsid w:val="00546646"/>
    <w:rsid w:val="005476CF"/>
    <w:rsid w:val="0055168C"/>
    <w:rsid w:val="00551727"/>
    <w:rsid w:val="00551FAA"/>
    <w:rsid w:val="005524E3"/>
    <w:rsid w:val="00554B76"/>
    <w:rsid w:val="00555243"/>
    <w:rsid w:val="00555B79"/>
    <w:rsid w:val="00557042"/>
    <w:rsid w:val="00560E6A"/>
    <w:rsid w:val="0056286A"/>
    <w:rsid w:val="00563B84"/>
    <w:rsid w:val="00563F9B"/>
    <w:rsid w:val="00564D9B"/>
    <w:rsid w:val="005657C7"/>
    <w:rsid w:val="005657CE"/>
    <w:rsid w:val="00566A32"/>
    <w:rsid w:val="00567743"/>
    <w:rsid w:val="00572E3B"/>
    <w:rsid w:val="00573C06"/>
    <w:rsid w:val="00573DDE"/>
    <w:rsid w:val="00574430"/>
    <w:rsid w:val="00586DF8"/>
    <w:rsid w:val="00591C64"/>
    <w:rsid w:val="00595513"/>
    <w:rsid w:val="00596A29"/>
    <w:rsid w:val="005972AE"/>
    <w:rsid w:val="00597580"/>
    <w:rsid w:val="00597EC9"/>
    <w:rsid w:val="005A2667"/>
    <w:rsid w:val="005A5532"/>
    <w:rsid w:val="005A67E7"/>
    <w:rsid w:val="005A75DE"/>
    <w:rsid w:val="005A7E6E"/>
    <w:rsid w:val="005B15B8"/>
    <w:rsid w:val="005B1FA1"/>
    <w:rsid w:val="005B2EE1"/>
    <w:rsid w:val="005B33E2"/>
    <w:rsid w:val="005C1231"/>
    <w:rsid w:val="005C3D06"/>
    <w:rsid w:val="005C5638"/>
    <w:rsid w:val="005C5F5D"/>
    <w:rsid w:val="005C61AF"/>
    <w:rsid w:val="005C6769"/>
    <w:rsid w:val="005D0861"/>
    <w:rsid w:val="005D1D4C"/>
    <w:rsid w:val="005D480C"/>
    <w:rsid w:val="005D4969"/>
    <w:rsid w:val="005D4A73"/>
    <w:rsid w:val="005D5149"/>
    <w:rsid w:val="005D5EFA"/>
    <w:rsid w:val="005D680A"/>
    <w:rsid w:val="005D7A6E"/>
    <w:rsid w:val="005E074F"/>
    <w:rsid w:val="005E2D8F"/>
    <w:rsid w:val="005E2DBD"/>
    <w:rsid w:val="005E4B51"/>
    <w:rsid w:val="005E5B80"/>
    <w:rsid w:val="005F11AC"/>
    <w:rsid w:val="005F1397"/>
    <w:rsid w:val="005F1EAC"/>
    <w:rsid w:val="005F51D8"/>
    <w:rsid w:val="005F616C"/>
    <w:rsid w:val="0060173E"/>
    <w:rsid w:val="006038D2"/>
    <w:rsid w:val="00603BA2"/>
    <w:rsid w:val="00604FA8"/>
    <w:rsid w:val="00606790"/>
    <w:rsid w:val="00607709"/>
    <w:rsid w:val="0061042A"/>
    <w:rsid w:val="00614F25"/>
    <w:rsid w:val="006154F6"/>
    <w:rsid w:val="0062051A"/>
    <w:rsid w:val="00622019"/>
    <w:rsid w:val="0062392D"/>
    <w:rsid w:val="00626D4F"/>
    <w:rsid w:val="00631143"/>
    <w:rsid w:val="00635771"/>
    <w:rsid w:val="00636DD6"/>
    <w:rsid w:val="00640449"/>
    <w:rsid w:val="006406EC"/>
    <w:rsid w:val="00640937"/>
    <w:rsid w:val="00643DCA"/>
    <w:rsid w:val="00646077"/>
    <w:rsid w:val="00653189"/>
    <w:rsid w:val="006548BE"/>
    <w:rsid w:val="0065659A"/>
    <w:rsid w:val="006609D5"/>
    <w:rsid w:val="006619D0"/>
    <w:rsid w:val="00662985"/>
    <w:rsid w:val="006630EF"/>
    <w:rsid w:val="006652EF"/>
    <w:rsid w:val="006656C5"/>
    <w:rsid w:val="00666E95"/>
    <w:rsid w:val="006717C2"/>
    <w:rsid w:val="00671EAA"/>
    <w:rsid w:val="00673F6F"/>
    <w:rsid w:val="006747DA"/>
    <w:rsid w:val="00676061"/>
    <w:rsid w:val="006766C3"/>
    <w:rsid w:val="006801DA"/>
    <w:rsid w:val="006801FE"/>
    <w:rsid w:val="00680720"/>
    <w:rsid w:val="006826BF"/>
    <w:rsid w:val="006847B1"/>
    <w:rsid w:val="00685C4D"/>
    <w:rsid w:val="00685DB8"/>
    <w:rsid w:val="006902AE"/>
    <w:rsid w:val="00690D64"/>
    <w:rsid w:val="00691409"/>
    <w:rsid w:val="006915CC"/>
    <w:rsid w:val="00693510"/>
    <w:rsid w:val="00694EF8"/>
    <w:rsid w:val="006A0BBA"/>
    <w:rsid w:val="006A65C6"/>
    <w:rsid w:val="006B0855"/>
    <w:rsid w:val="006B0A06"/>
    <w:rsid w:val="006B3A80"/>
    <w:rsid w:val="006B4E8A"/>
    <w:rsid w:val="006B55CA"/>
    <w:rsid w:val="006B6482"/>
    <w:rsid w:val="006B755A"/>
    <w:rsid w:val="006C0697"/>
    <w:rsid w:val="006C0E05"/>
    <w:rsid w:val="006C173E"/>
    <w:rsid w:val="006C2FD5"/>
    <w:rsid w:val="006C3A3D"/>
    <w:rsid w:val="006C40F2"/>
    <w:rsid w:val="006C67A7"/>
    <w:rsid w:val="006D0F41"/>
    <w:rsid w:val="006D1E16"/>
    <w:rsid w:val="006D6D41"/>
    <w:rsid w:val="006E2056"/>
    <w:rsid w:val="006E21B2"/>
    <w:rsid w:val="006E3B18"/>
    <w:rsid w:val="006E46F2"/>
    <w:rsid w:val="006E5F23"/>
    <w:rsid w:val="006E66E0"/>
    <w:rsid w:val="006F1A54"/>
    <w:rsid w:val="006F31FB"/>
    <w:rsid w:val="006F4DD1"/>
    <w:rsid w:val="007019B2"/>
    <w:rsid w:val="00703BDA"/>
    <w:rsid w:val="00703C5D"/>
    <w:rsid w:val="00703F28"/>
    <w:rsid w:val="00704A27"/>
    <w:rsid w:val="00705B02"/>
    <w:rsid w:val="007062F1"/>
    <w:rsid w:val="00711D73"/>
    <w:rsid w:val="00713633"/>
    <w:rsid w:val="007142AD"/>
    <w:rsid w:val="00714581"/>
    <w:rsid w:val="00715A68"/>
    <w:rsid w:val="00715B82"/>
    <w:rsid w:val="007160CC"/>
    <w:rsid w:val="0072366B"/>
    <w:rsid w:val="00725186"/>
    <w:rsid w:val="00731D2C"/>
    <w:rsid w:val="00733C92"/>
    <w:rsid w:val="00734143"/>
    <w:rsid w:val="00734EFA"/>
    <w:rsid w:val="007356A7"/>
    <w:rsid w:val="007363F4"/>
    <w:rsid w:val="007366D4"/>
    <w:rsid w:val="00736843"/>
    <w:rsid w:val="00740950"/>
    <w:rsid w:val="00743FA1"/>
    <w:rsid w:val="007442C8"/>
    <w:rsid w:val="00745516"/>
    <w:rsid w:val="00747143"/>
    <w:rsid w:val="00747A84"/>
    <w:rsid w:val="00750298"/>
    <w:rsid w:val="00750685"/>
    <w:rsid w:val="007506E6"/>
    <w:rsid w:val="00750A56"/>
    <w:rsid w:val="007554A8"/>
    <w:rsid w:val="007604AA"/>
    <w:rsid w:val="00760675"/>
    <w:rsid w:val="00761DFB"/>
    <w:rsid w:val="007625BC"/>
    <w:rsid w:val="00762AFB"/>
    <w:rsid w:val="00763BC5"/>
    <w:rsid w:val="00764480"/>
    <w:rsid w:val="007644C8"/>
    <w:rsid w:val="007647E0"/>
    <w:rsid w:val="00766FEC"/>
    <w:rsid w:val="007678D6"/>
    <w:rsid w:val="00767C17"/>
    <w:rsid w:val="007702FE"/>
    <w:rsid w:val="00771D7B"/>
    <w:rsid w:val="00772A0C"/>
    <w:rsid w:val="00773121"/>
    <w:rsid w:val="0077399E"/>
    <w:rsid w:val="00774A26"/>
    <w:rsid w:val="00775E9A"/>
    <w:rsid w:val="00777066"/>
    <w:rsid w:val="0077716C"/>
    <w:rsid w:val="00781B76"/>
    <w:rsid w:val="00783AC7"/>
    <w:rsid w:val="007841D6"/>
    <w:rsid w:val="00785860"/>
    <w:rsid w:val="0078653E"/>
    <w:rsid w:val="00786D49"/>
    <w:rsid w:val="00791A2E"/>
    <w:rsid w:val="00794FA5"/>
    <w:rsid w:val="0079610D"/>
    <w:rsid w:val="007A0029"/>
    <w:rsid w:val="007A295B"/>
    <w:rsid w:val="007A4031"/>
    <w:rsid w:val="007A5C9C"/>
    <w:rsid w:val="007A6706"/>
    <w:rsid w:val="007A6D80"/>
    <w:rsid w:val="007B1E87"/>
    <w:rsid w:val="007B3A4B"/>
    <w:rsid w:val="007B4E07"/>
    <w:rsid w:val="007B663F"/>
    <w:rsid w:val="007B6F0B"/>
    <w:rsid w:val="007C0726"/>
    <w:rsid w:val="007C18E5"/>
    <w:rsid w:val="007C4000"/>
    <w:rsid w:val="007C5391"/>
    <w:rsid w:val="007C6DF2"/>
    <w:rsid w:val="007C7A05"/>
    <w:rsid w:val="007C7C9B"/>
    <w:rsid w:val="007D0530"/>
    <w:rsid w:val="007D6E31"/>
    <w:rsid w:val="007D6E48"/>
    <w:rsid w:val="007E0CF4"/>
    <w:rsid w:val="007E46DD"/>
    <w:rsid w:val="007E5387"/>
    <w:rsid w:val="007E67A9"/>
    <w:rsid w:val="007F03BD"/>
    <w:rsid w:val="007F14AF"/>
    <w:rsid w:val="007F24EA"/>
    <w:rsid w:val="007F2C50"/>
    <w:rsid w:val="007F4328"/>
    <w:rsid w:val="007F4660"/>
    <w:rsid w:val="007F7989"/>
    <w:rsid w:val="00803704"/>
    <w:rsid w:val="00803D87"/>
    <w:rsid w:val="00804549"/>
    <w:rsid w:val="008053AE"/>
    <w:rsid w:val="00807474"/>
    <w:rsid w:val="00807E5D"/>
    <w:rsid w:val="00807F62"/>
    <w:rsid w:val="0081101C"/>
    <w:rsid w:val="00811A8D"/>
    <w:rsid w:val="00812503"/>
    <w:rsid w:val="008126B9"/>
    <w:rsid w:val="008139C7"/>
    <w:rsid w:val="00814A7A"/>
    <w:rsid w:val="0081553E"/>
    <w:rsid w:val="008156D5"/>
    <w:rsid w:val="00815C04"/>
    <w:rsid w:val="00815EEC"/>
    <w:rsid w:val="00816EBD"/>
    <w:rsid w:val="008175AF"/>
    <w:rsid w:val="008203DF"/>
    <w:rsid w:val="0082061F"/>
    <w:rsid w:val="00820ED9"/>
    <w:rsid w:val="0082372A"/>
    <w:rsid w:val="00825C6A"/>
    <w:rsid w:val="00831E65"/>
    <w:rsid w:val="0083215B"/>
    <w:rsid w:val="008360F9"/>
    <w:rsid w:val="0083748A"/>
    <w:rsid w:val="0084175E"/>
    <w:rsid w:val="008429D6"/>
    <w:rsid w:val="00842A50"/>
    <w:rsid w:val="00846239"/>
    <w:rsid w:val="0084705C"/>
    <w:rsid w:val="0084728A"/>
    <w:rsid w:val="00850B0D"/>
    <w:rsid w:val="00851C46"/>
    <w:rsid w:val="00852375"/>
    <w:rsid w:val="008525EA"/>
    <w:rsid w:val="00852A1C"/>
    <w:rsid w:val="0085584F"/>
    <w:rsid w:val="008562A8"/>
    <w:rsid w:val="00862013"/>
    <w:rsid w:val="00862613"/>
    <w:rsid w:val="008630FC"/>
    <w:rsid w:val="00864C6A"/>
    <w:rsid w:val="008659D3"/>
    <w:rsid w:val="00867344"/>
    <w:rsid w:val="00870B4A"/>
    <w:rsid w:val="00872060"/>
    <w:rsid w:val="00873DB5"/>
    <w:rsid w:val="00873E05"/>
    <w:rsid w:val="0087401D"/>
    <w:rsid w:val="00876109"/>
    <w:rsid w:val="00882F3F"/>
    <w:rsid w:val="008838CF"/>
    <w:rsid w:val="00884CC1"/>
    <w:rsid w:val="0088577A"/>
    <w:rsid w:val="00886F6A"/>
    <w:rsid w:val="00887416"/>
    <w:rsid w:val="00887753"/>
    <w:rsid w:val="00891165"/>
    <w:rsid w:val="00894652"/>
    <w:rsid w:val="0089488C"/>
    <w:rsid w:val="00894DEC"/>
    <w:rsid w:val="00895A1D"/>
    <w:rsid w:val="008966B3"/>
    <w:rsid w:val="00897A3A"/>
    <w:rsid w:val="008A2BEC"/>
    <w:rsid w:val="008A42BD"/>
    <w:rsid w:val="008A47E5"/>
    <w:rsid w:val="008A4E56"/>
    <w:rsid w:val="008A5455"/>
    <w:rsid w:val="008A6573"/>
    <w:rsid w:val="008B020C"/>
    <w:rsid w:val="008B308A"/>
    <w:rsid w:val="008B33B9"/>
    <w:rsid w:val="008B472F"/>
    <w:rsid w:val="008B4992"/>
    <w:rsid w:val="008B505A"/>
    <w:rsid w:val="008B5A13"/>
    <w:rsid w:val="008B5C24"/>
    <w:rsid w:val="008B7D15"/>
    <w:rsid w:val="008C0C4B"/>
    <w:rsid w:val="008C1329"/>
    <w:rsid w:val="008C2043"/>
    <w:rsid w:val="008C41D9"/>
    <w:rsid w:val="008C4A0A"/>
    <w:rsid w:val="008D06AA"/>
    <w:rsid w:val="008D076D"/>
    <w:rsid w:val="008D36AF"/>
    <w:rsid w:val="008D507D"/>
    <w:rsid w:val="008D58BF"/>
    <w:rsid w:val="008D6936"/>
    <w:rsid w:val="008D6A17"/>
    <w:rsid w:val="008E4611"/>
    <w:rsid w:val="008E57F1"/>
    <w:rsid w:val="008E6AAB"/>
    <w:rsid w:val="008E7192"/>
    <w:rsid w:val="008F04EF"/>
    <w:rsid w:val="008F14B8"/>
    <w:rsid w:val="008F238D"/>
    <w:rsid w:val="008F4416"/>
    <w:rsid w:val="008F4A0C"/>
    <w:rsid w:val="008F6225"/>
    <w:rsid w:val="008F6F63"/>
    <w:rsid w:val="008F7703"/>
    <w:rsid w:val="009021BB"/>
    <w:rsid w:val="00902F61"/>
    <w:rsid w:val="00903872"/>
    <w:rsid w:val="009064F9"/>
    <w:rsid w:val="009103B1"/>
    <w:rsid w:val="00910858"/>
    <w:rsid w:val="00911FC3"/>
    <w:rsid w:val="00912CED"/>
    <w:rsid w:val="0091397C"/>
    <w:rsid w:val="00914161"/>
    <w:rsid w:val="00914BCF"/>
    <w:rsid w:val="00915CA4"/>
    <w:rsid w:val="00917A96"/>
    <w:rsid w:val="00920AC1"/>
    <w:rsid w:val="00920BEC"/>
    <w:rsid w:val="00923B06"/>
    <w:rsid w:val="00923D33"/>
    <w:rsid w:val="00926CAE"/>
    <w:rsid w:val="00926FB6"/>
    <w:rsid w:val="00930844"/>
    <w:rsid w:val="00931C52"/>
    <w:rsid w:val="00933CD4"/>
    <w:rsid w:val="00933E12"/>
    <w:rsid w:val="00933E77"/>
    <w:rsid w:val="00937210"/>
    <w:rsid w:val="00937549"/>
    <w:rsid w:val="00940A17"/>
    <w:rsid w:val="0094500A"/>
    <w:rsid w:val="00950C54"/>
    <w:rsid w:val="00952CE0"/>
    <w:rsid w:val="00954004"/>
    <w:rsid w:val="00955839"/>
    <w:rsid w:val="009603E2"/>
    <w:rsid w:val="0096064F"/>
    <w:rsid w:val="00962F5C"/>
    <w:rsid w:val="009647CB"/>
    <w:rsid w:val="00964B92"/>
    <w:rsid w:val="00964C95"/>
    <w:rsid w:val="00964CB3"/>
    <w:rsid w:val="00966343"/>
    <w:rsid w:val="00967322"/>
    <w:rsid w:val="00967A00"/>
    <w:rsid w:val="0097066F"/>
    <w:rsid w:val="00970932"/>
    <w:rsid w:val="009773B3"/>
    <w:rsid w:val="00980C06"/>
    <w:rsid w:val="0098148F"/>
    <w:rsid w:val="009827A0"/>
    <w:rsid w:val="00984252"/>
    <w:rsid w:val="0099050B"/>
    <w:rsid w:val="0099058D"/>
    <w:rsid w:val="00995B0F"/>
    <w:rsid w:val="00995B3E"/>
    <w:rsid w:val="00997762"/>
    <w:rsid w:val="0099777D"/>
    <w:rsid w:val="00997AC1"/>
    <w:rsid w:val="00997E20"/>
    <w:rsid w:val="009A030B"/>
    <w:rsid w:val="009A0ECD"/>
    <w:rsid w:val="009A32B4"/>
    <w:rsid w:val="009A48B5"/>
    <w:rsid w:val="009A541E"/>
    <w:rsid w:val="009A58E7"/>
    <w:rsid w:val="009B2BC2"/>
    <w:rsid w:val="009B373A"/>
    <w:rsid w:val="009B7666"/>
    <w:rsid w:val="009C05C7"/>
    <w:rsid w:val="009C0D27"/>
    <w:rsid w:val="009C32FB"/>
    <w:rsid w:val="009C403A"/>
    <w:rsid w:val="009C4896"/>
    <w:rsid w:val="009C67DA"/>
    <w:rsid w:val="009D1E6F"/>
    <w:rsid w:val="009D320A"/>
    <w:rsid w:val="009D3326"/>
    <w:rsid w:val="009D3413"/>
    <w:rsid w:val="009D42B6"/>
    <w:rsid w:val="009E259B"/>
    <w:rsid w:val="009E4F57"/>
    <w:rsid w:val="009E6C4B"/>
    <w:rsid w:val="009E7DE8"/>
    <w:rsid w:val="009F0933"/>
    <w:rsid w:val="009F2693"/>
    <w:rsid w:val="009F289E"/>
    <w:rsid w:val="009F567D"/>
    <w:rsid w:val="009F5DE5"/>
    <w:rsid w:val="009F6066"/>
    <w:rsid w:val="009F662E"/>
    <w:rsid w:val="00A004EA"/>
    <w:rsid w:val="00A02FB3"/>
    <w:rsid w:val="00A03B15"/>
    <w:rsid w:val="00A03C6B"/>
    <w:rsid w:val="00A03E35"/>
    <w:rsid w:val="00A04CB4"/>
    <w:rsid w:val="00A051FB"/>
    <w:rsid w:val="00A05335"/>
    <w:rsid w:val="00A0568B"/>
    <w:rsid w:val="00A06E8A"/>
    <w:rsid w:val="00A10DB1"/>
    <w:rsid w:val="00A11DD9"/>
    <w:rsid w:val="00A1384A"/>
    <w:rsid w:val="00A14A75"/>
    <w:rsid w:val="00A171E3"/>
    <w:rsid w:val="00A17375"/>
    <w:rsid w:val="00A2154C"/>
    <w:rsid w:val="00A23970"/>
    <w:rsid w:val="00A2746C"/>
    <w:rsid w:val="00A31242"/>
    <w:rsid w:val="00A315B3"/>
    <w:rsid w:val="00A31A2F"/>
    <w:rsid w:val="00A31AC8"/>
    <w:rsid w:val="00A31B87"/>
    <w:rsid w:val="00A32CFC"/>
    <w:rsid w:val="00A32EF7"/>
    <w:rsid w:val="00A336D3"/>
    <w:rsid w:val="00A34D15"/>
    <w:rsid w:val="00A3580E"/>
    <w:rsid w:val="00A37279"/>
    <w:rsid w:val="00A45486"/>
    <w:rsid w:val="00A45C15"/>
    <w:rsid w:val="00A461A5"/>
    <w:rsid w:val="00A53D61"/>
    <w:rsid w:val="00A62094"/>
    <w:rsid w:val="00A6280D"/>
    <w:rsid w:val="00A650C6"/>
    <w:rsid w:val="00A66AC3"/>
    <w:rsid w:val="00A66ED3"/>
    <w:rsid w:val="00A6782F"/>
    <w:rsid w:val="00A70C02"/>
    <w:rsid w:val="00A70C7F"/>
    <w:rsid w:val="00A72D86"/>
    <w:rsid w:val="00A75F06"/>
    <w:rsid w:val="00A83389"/>
    <w:rsid w:val="00A83E23"/>
    <w:rsid w:val="00A848C5"/>
    <w:rsid w:val="00A84A47"/>
    <w:rsid w:val="00A853FA"/>
    <w:rsid w:val="00A871DA"/>
    <w:rsid w:val="00A873AD"/>
    <w:rsid w:val="00A879FB"/>
    <w:rsid w:val="00A9399B"/>
    <w:rsid w:val="00A94773"/>
    <w:rsid w:val="00A947C1"/>
    <w:rsid w:val="00A95E16"/>
    <w:rsid w:val="00A9608A"/>
    <w:rsid w:val="00AA058B"/>
    <w:rsid w:val="00AA05D8"/>
    <w:rsid w:val="00AA28F0"/>
    <w:rsid w:val="00AA30E8"/>
    <w:rsid w:val="00AA36BE"/>
    <w:rsid w:val="00AA41D8"/>
    <w:rsid w:val="00AA5177"/>
    <w:rsid w:val="00AA54FC"/>
    <w:rsid w:val="00AA5695"/>
    <w:rsid w:val="00AA56D3"/>
    <w:rsid w:val="00AB004A"/>
    <w:rsid w:val="00AB21FD"/>
    <w:rsid w:val="00AB4499"/>
    <w:rsid w:val="00AB4FEA"/>
    <w:rsid w:val="00AB73BD"/>
    <w:rsid w:val="00AC2139"/>
    <w:rsid w:val="00AC266A"/>
    <w:rsid w:val="00AC37BD"/>
    <w:rsid w:val="00AC4B4F"/>
    <w:rsid w:val="00AC561C"/>
    <w:rsid w:val="00AC6FAD"/>
    <w:rsid w:val="00AD0371"/>
    <w:rsid w:val="00AD0EAC"/>
    <w:rsid w:val="00AD258E"/>
    <w:rsid w:val="00AD34C3"/>
    <w:rsid w:val="00AD500B"/>
    <w:rsid w:val="00AD6AC9"/>
    <w:rsid w:val="00AD78FE"/>
    <w:rsid w:val="00AD7E64"/>
    <w:rsid w:val="00AE060E"/>
    <w:rsid w:val="00AE24A3"/>
    <w:rsid w:val="00AE5F54"/>
    <w:rsid w:val="00AE70C9"/>
    <w:rsid w:val="00AF304F"/>
    <w:rsid w:val="00AF4D59"/>
    <w:rsid w:val="00AF4E09"/>
    <w:rsid w:val="00AF5C1C"/>
    <w:rsid w:val="00B01D6F"/>
    <w:rsid w:val="00B04F02"/>
    <w:rsid w:val="00B05AD6"/>
    <w:rsid w:val="00B06460"/>
    <w:rsid w:val="00B07168"/>
    <w:rsid w:val="00B078A9"/>
    <w:rsid w:val="00B1057D"/>
    <w:rsid w:val="00B11F8D"/>
    <w:rsid w:val="00B13428"/>
    <w:rsid w:val="00B142C2"/>
    <w:rsid w:val="00B14FF1"/>
    <w:rsid w:val="00B167C3"/>
    <w:rsid w:val="00B17B75"/>
    <w:rsid w:val="00B224AA"/>
    <w:rsid w:val="00B22907"/>
    <w:rsid w:val="00B2294E"/>
    <w:rsid w:val="00B26F7B"/>
    <w:rsid w:val="00B30057"/>
    <w:rsid w:val="00B30385"/>
    <w:rsid w:val="00B30DAD"/>
    <w:rsid w:val="00B34901"/>
    <w:rsid w:val="00B36A51"/>
    <w:rsid w:val="00B371DC"/>
    <w:rsid w:val="00B37FF2"/>
    <w:rsid w:val="00B439D0"/>
    <w:rsid w:val="00B44CF6"/>
    <w:rsid w:val="00B4515E"/>
    <w:rsid w:val="00B47E67"/>
    <w:rsid w:val="00B52AA7"/>
    <w:rsid w:val="00B52D3F"/>
    <w:rsid w:val="00B54509"/>
    <w:rsid w:val="00B549EE"/>
    <w:rsid w:val="00B54A1A"/>
    <w:rsid w:val="00B54FE1"/>
    <w:rsid w:val="00B554E8"/>
    <w:rsid w:val="00B55F16"/>
    <w:rsid w:val="00B601E9"/>
    <w:rsid w:val="00B60B58"/>
    <w:rsid w:val="00B60E39"/>
    <w:rsid w:val="00B61A3B"/>
    <w:rsid w:val="00B63CFF"/>
    <w:rsid w:val="00B63D0E"/>
    <w:rsid w:val="00B646F6"/>
    <w:rsid w:val="00B6631D"/>
    <w:rsid w:val="00B7048D"/>
    <w:rsid w:val="00B74ECF"/>
    <w:rsid w:val="00B75B54"/>
    <w:rsid w:val="00B75DEB"/>
    <w:rsid w:val="00B76870"/>
    <w:rsid w:val="00B800BD"/>
    <w:rsid w:val="00B81A2A"/>
    <w:rsid w:val="00B829F6"/>
    <w:rsid w:val="00B86E7F"/>
    <w:rsid w:val="00B87876"/>
    <w:rsid w:val="00B87EE4"/>
    <w:rsid w:val="00B90F57"/>
    <w:rsid w:val="00B91ABC"/>
    <w:rsid w:val="00B94AF4"/>
    <w:rsid w:val="00B95E80"/>
    <w:rsid w:val="00B9704A"/>
    <w:rsid w:val="00B977D2"/>
    <w:rsid w:val="00BA02B1"/>
    <w:rsid w:val="00BA11DD"/>
    <w:rsid w:val="00BA12AF"/>
    <w:rsid w:val="00BA2A55"/>
    <w:rsid w:val="00BA2D4B"/>
    <w:rsid w:val="00BA4938"/>
    <w:rsid w:val="00BA5A02"/>
    <w:rsid w:val="00BA662C"/>
    <w:rsid w:val="00BA6D99"/>
    <w:rsid w:val="00BB0B87"/>
    <w:rsid w:val="00BB10DD"/>
    <w:rsid w:val="00BB25E4"/>
    <w:rsid w:val="00BB2F28"/>
    <w:rsid w:val="00BB604D"/>
    <w:rsid w:val="00BB6A8E"/>
    <w:rsid w:val="00BB6CA9"/>
    <w:rsid w:val="00BC143C"/>
    <w:rsid w:val="00BC1ACD"/>
    <w:rsid w:val="00BC2692"/>
    <w:rsid w:val="00BC2C47"/>
    <w:rsid w:val="00BC308B"/>
    <w:rsid w:val="00BC344A"/>
    <w:rsid w:val="00BC3B9C"/>
    <w:rsid w:val="00BC430F"/>
    <w:rsid w:val="00BC5AD1"/>
    <w:rsid w:val="00BD183D"/>
    <w:rsid w:val="00BD206A"/>
    <w:rsid w:val="00BD3276"/>
    <w:rsid w:val="00BD343C"/>
    <w:rsid w:val="00BD38A7"/>
    <w:rsid w:val="00BD432F"/>
    <w:rsid w:val="00BD4919"/>
    <w:rsid w:val="00BD5080"/>
    <w:rsid w:val="00BD56DA"/>
    <w:rsid w:val="00BD63F5"/>
    <w:rsid w:val="00BD7C22"/>
    <w:rsid w:val="00BE1982"/>
    <w:rsid w:val="00BE205B"/>
    <w:rsid w:val="00BE45F2"/>
    <w:rsid w:val="00BE6898"/>
    <w:rsid w:val="00BE7EFA"/>
    <w:rsid w:val="00BF1203"/>
    <w:rsid w:val="00BF1FAF"/>
    <w:rsid w:val="00BF4535"/>
    <w:rsid w:val="00BF4FEC"/>
    <w:rsid w:val="00BF5719"/>
    <w:rsid w:val="00BF67AB"/>
    <w:rsid w:val="00BF70C5"/>
    <w:rsid w:val="00BF73FC"/>
    <w:rsid w:val="00C04986"/>
    <w:rsid w:val="00C05997"/>
    <w:rsid w:val="00C059D4"/>
    <w:rsid w:val="00C12E19"/>
    <w:rsid w:val="00C14D73"/>
    <w:rsid w:val="00C14E7E"/>
    <w:rsid w:val="00C15807"/>
    <w:rsid w:val="00C1680A"/>
    <w:rsid w:val="00C21206"/>
    <w:rsid w:val="00C2148C"/>
    <w:rsid w:val="00C21777"/>
    <w:rsid w:val="00C21C1B"/>
    <w:rsid w:val="00C22744"/>
    <w:rsid w:val="00C229CE"/>
    <w:rsid w:val="00C232BC"/>
    <w:rsid w:val="00C240D8"/>
    <w:rsid w:val="00C2538B"/>
    <w:rsid w:val="00C2606D"/>
    <w:rsid w:val="00C30963"/>
    <w:rsid w:val="00C3345E"/>
    <w:rsid w:val="00C35F69"/>
    <w:rsid w:val="00C3635B"/>
    <w:rsid w:val="00C37B0A"/>
    <w:rsid w:val="00C408B7"/>
    <w:rsid w:val="00C40DBF"/>
    <w:rsid w:val="00C40E81"/>
    <w:rsid w:val="00C42CF0"/>
    <w:rsid w:val="00C44C78"/>
    <w:rsid w:val="00C528D2"/>
    <w:rsid w:val="00C52CF9"/>
    <w:rsid w:val="00C5423D"/>
    <w:rsid w:val="00C61018"/>
    <w:rsid w:val="00C660EB"/>
    <w:rsid w:val="00C67CE9"/>
    <w:rsid w:val="00C70DE5"/>
    <w:rsid w:val="00C70F79"/>
    <w:rsid w:val="00C72C4A"/>
    <w:rsid w:val="00C7445C"/>
    <w:rsid w:val="00C75955"/>
    <w:rsid w:val="00C76D71"/>
    <w:rsid w:val="00C81297"/>
    <w:rsid w:val="00C84718"/>
    <w:rsid w:val="00C85321"/>
    <w:rsid w:val="00C86696"/>
    <w:rsid w:val="00C87A2F"/>
    <w:rsid w:val="00C90B6E"/>
    <w:rsid w:val="00C91909"/>
    <w:rsid w:val="00C92B8B"/>
    <w:rsid w:val="00C92E0B"/>
    <w:rsid w:val="00C94924"/>
    <w:rsid w:val="00C9581E"/>
    <w:rsid w:val="00C97AF5"/>
    <w:rsid w:val="00CA5015"/>
    <w:rsid w:val="00CA5A65"/>
    <w:rsid w:val="00CA65D9"/>
    <w:rsid w:val="00CA68A2"/>
    <w:rsid w:val="00CB1ADE"/>
    <w:rsid w:val="00CB3684"/>
    <w:rsid w:val="00CB60A7"/>
    <w:rsid w:val="00CB7472"/>
    <w:rsid w:val="00CC004D"/>
    <w:rsid w:val="00CC00F7"/>
    <w:rsid w:val="00CC1C93"/>
    <w:rsid w:val="00CC3DEE"/>
    <w:rsid w:val="00CC3F57"/>
    <w:rsid w:val="00CC5A42"/>
    <w:rsid w:val="00CC5D62"/>
    <w:rsid w:val="00CD427B"/>
    <w:rsid w:val="00CD67D3"/>
    <w:rsid w:val="00CD73FF"/>
    <w:rsid w:val="00CE0980"/>
    <w:rsid w:val="00CE1107"/>
    <w:rsid w:val="00CE1FCF"/>
    <w:rsid w:val="00CE3642"/>
    <w:rsid w:val="00CE42B8"/>
    <w:rsid w:val="00CE78F0"/>
    <w:rsid w:val="00CF04D2"/>
    <w:rsid w:val="00CF13E6"/>
    <w:rsid w:val="00CF1438"/>
    <w:rsid w:val="00CF2049"/>
    <w:rsid w:val="00CF49CD"/>
    <w:rsid w:val="00CF63DE"/>
    <w:rsid w:val="00CF6AB5"/>
    <w:rsid w:val="00D00D5F"/>
    <w:rsid w:val="00D011CD"/>
    <w:rsid w:val="00D012E8"/>
    <w:rsid w:val="00D0190E"/>
    <w:rsid w:val="00D030C2"/>
    <w:rsid w:val="00D03507"/>
    <w:rsid w:val="00D038A2"/>
    <w:rsid w:val="00D03E42"/>
    <w:rsid w:val="00D03EDF"/>
    <w:rsid w:val="00D04A74"/>
    <w:rsid w:val="00D05390"/>
    <w:rsid w:val="00D078E1"/>
    <w:rsid w:val="00D07B8B"/>
    <w:rsid w:val="00D1084D"/>
    <w:rsid w:val="00D11506"/>
    <w:rsid w:val="00D11936"/>
    <w:rsid w:val="00D12173"/>
    <w:rsid w:val="00D125B2"/>
    <w:rsid w:val="00D13991"/>
    <w:rsid w:val="00D16A53"/>
    <w:rsid w:val="00D16F8F"/>
    <w:rsid w:val="00D17FAF"/>
    <w:rsid w:val="00D17FF8"/>
    <w:rsid w:val="00D200D4"/>
    <w:rsid w:val="00D2017F"/>
    <w:rsid w:val="00D23444"/>
    <w:rsid w:val="00D23698"/>
    <w:rsid w:val="00D23820"/>
    <w:rsid w:val="00D24A02"/>
    <w:rsid w:val="00D2555B"/>
    <w:rsid w:val="00D25C83"/>
    <w:rsid w:val="00D26D71"/>
    <w:rsid w:val="00D2776B"/>
    <w:rsid w:val="00D27BA9"/>
    <w:rsid w:val="00D30939"/>
    <w:rsid w:val="00D30A68"/>
    <w:rsid w:val="00D32190"/>
    <w:rsid w:val="00D331C5"/>
    <w:rsid w:val="00D3479E"/>
    <w:rsid w:val="00D352B1"/>
    <w:rsid w:val="00D37F10"/>
    <w:rsid w:val="00D40585"/>
    <w:rsid w:val="00D40F85"/>
    <w:rsid w:val="00D435A7"/>
    <w:rsid w:val="00D43C1E"/>
    <w:rsid w:val="00D44616"/>
    <w:rsid w:val="00D4464C"/>
    <w:rsid w:val="00D447FE"/>
    <w:rsid w:val="00D45D93"/>
    <w:rsid w:val="00D46022"/>
    <w:rsid w:val="00D460D8"/>
    <w:rsid w:val="00D46BB5"/>
    <w:rsid w:val="00D47731"/>
    <w:rsid w:val="00D50E67"/>
    <w:rsid w:val="00D5227F"/>
    <w:rsid w:val="00D53606"/>
    <w:rsid w:val="00D5462E"/>
    <w:rsid w:val="00D56A3F"/>
    <w:rsid w:val="00D63082"/>
    <w:rsid w:val="00D65150"/>
    <w:rsid w:val="00D661B0"/>
    <w:rsid w:val="00D66708"/>
    <w:rsid w:val="00D66831"/>
    <w:rsid w:val="00D66D62"/>
    <w:rsid w:val="00D71A3D"/>
    <w:rsid w:val="00D72A17"/>
    <w:rsid w:val="00D7369D"/>
    <w:rsid w:val="00D77D3B"/>
    <w:rsid w:val="00D84C77"/>
    <w:rsid w:val="00D861E5"/>
    <w:rsid w:val="00D87031"/>
    <w:rsid w:val="00D9098C"/>
    <w:rsid w:val="00D91A6C"/>
    <w:rsid w:val="00D9319A"/>
    <w:rsid w:val="00D93C11"/>
    <w:rsid w:val="00D93E3A"/>
    <w:rsid w:val="00D97789"/>
    <w:rsid w:val="00D97CA8"/>
    <w:rsid w:val="00DA03B4"/>
    <w:rsid w:val="00DA09BF"/>
    <w:rsid w:val="00DA0BFA"/>
    <w:rsid w:val="00DA32A4"/>
    <w:rsid w:val="00DA5A36"/>
    <w:rsid w:val="00DA5EDC"/>
    <w:rsid w:val="00DB021B"/>
    <w:rsid w:val="00DB02B0"/>
    <w:rsid w:val="00DB0EFF"/>
    <w:rsid w:val="00DB1329"/>
    <w:rsid w:val="00DB574B"/>
    <w:rsid w:val="00DB6312"/>
    <w:rsid w:val="00DC2263"/>
    <w:rsid w:val="00DC3B10"/>
    <w:rsid w:val="00DC54C2"/>
    <w:rsid w:val="00DC6BF0"/>
    <w:rsid w:val="00DC6C6A"/>
    <w:rsid w:val="00DC78D1"/>
    <w:rsid w:val="00DD017F"/>
    <w:rsid w:val="00DD34A7"/>
    <w:rsid w:val="00DD35E7"/>
    <w:rsid w:val="00DD426E"/>
    <w:rsid w:val="00DD5A79"/>
    <w:rsid w:val="00DD62AD"/>
    <w:rsid w:val="00DE02BD"/>
    <w:rsid w:val="00DE02D1"/>
    <w:rsid w:val="00DE0515"/>
    <w:rsid w:val="00DE195B"/>
    <w:rsid w:val="00DE2DDF"/>
    <w:rsid w:val="00DE4220"/>
    <w:rsid w:val="00DE5D18"/>
    <w:rsid w:val="00DE5DFD"/>
    <w:rsid w:val="00DE61CD"/>
    <w:rsid w:val="00DE674A"/>
    <w:rsid w:val="00DE75FF"/>
    <w:rsid w:val="00DE781B"/>
    <w:rsid w:val="00DF02EA"/>
    <w:rsid w:val="00DF05BE"/>
    <w:rsid w:val="00DF2740"/>
    <w:rsid w:val="00DF5717"/>
    <w:rsid w:val="00DF5BFB"/>
    <w:rsid w:val="00DF5F11"/>
    <w:rsid w:val="00DF732A"/>
    <w:rsid w:val="00E00B5A"/>
    <w:rsid w:val="00E02315"/>
    <w:rsid w:val="00E02C8C"/>
    <w:rsid w:val="00E04A7D"/>
    <w:rsid w:val="00E04B40"/>
    <w:rsid w:val="00E05473"/>
    <w:rsid w:val="00E06EDC"/>
    <w:rsid w:val="00E077CA"/>
    <w:rsid w:val="00E134F6"/>
    <w:rsid w:val="00E143EA"/>
    <w:rsid w:val="00E1486A"/>
    <w:rsid w:val="00E14E5C"/>
    <w:rsid w:val="00E15564"/>
    <w:rsid w:val="00E16553"/>
    <w:rsid w:val="00E17C3C"/>
    <w:rsid w:val="00E20747"/>
    <w:rsid w:val="00E21AEC"/>
    <w:rsid w:val="00E220E3"/>
    <w:rsid w:val="00E2672D"/>
    <w:rsid w:val="00E3073E"/>
    <w:rsid w:val="00E318D4"/>
    <w:rsid w:val="00E3278C"/>
    <w:rsid w:val="00E34DCF"/>
    <w:rsid w:val="00E36A6E"/>
    <w:rsid w:val="00E37119"/>
    <w:rsid w:val="00E41086"/>
    <w:rsid w:val="00E432E1"/>
    <w:rsid w:val="00E46BDF"/>
    <w:rsid w:val="00E50CBA"/>
    <w:rsid w:val="00E50ED1"/>
    <w:rsid w:val="00E5250A"/>
    <w:rsid w:val="00E5332D"/>
    <w:rsid w:val="00E53515"/>
    <w:rsid w:val="00E53987"/>
    <w:rsid w:val="00E55574"/>
    <w:rsid w:val="00E67CE4"/>
    <w:rsid w:val="00E70F98"/>
    <w:rsid w:val="00E72210"/>
    <w:rsid w:val="00E75459"/>
    <w:rsid w:val="00E75C47"/>
    <w:rsid w:val="00E77208"/>
    <w:rsid w:val="00E775FE"/>
    <w:rsid w:val="00E80097"/>
    <w:rsid w:val="00E80390"/>
    <w:rsid w:val="00E83BE5"/>
    <w:rsid w:val="00E8570A"/>
    <w:rsid w:val="00E8606B"/>
    <w:rsid w:val="00E87D14"/>
    <w:rsid w:val="00E87DF6"/>
    <w:rsid w:val="00E87F06"/>
    <w:rsid w:val="00E92B65"/>
    <w:rsid w:val="00E9351B"/>
    <w:rsid w:val="00E937C3"/>
    <w:rsid w:val="00E946EB"/>
    <w:rsid w:val="00E965AC"/>
    <w:rsid w:val="00E96DC8"/>
    <w:rsid w:val="00E978F1"/>
    <w:rsid w:val="00EA1606"/>
    <w:rsid w:val="00EA217D"/>
    <w:rsid w:val="00EA3203"/>
    <w:rsid w:val="00EA3587"/>
    <w:rsid w:val="00EA4527"/>
    <w:rsid w:val="00EA5D56"/>
    <w:rsid w:val="00EA6C3D"/>
    <w:rsid w:val="00EB01D1"/>
    <w:rsid w:val="00EB07EF"/>
    <w:rsid w:val="00EB0E8C"/>
    <w:rsid w:val="00EB19BE"/>
    <w:rsid w:val="00EB5C11"/>
    <w:rsid w:val="00EB65FF"/>
    <w:rsid w:val="00EB680E"/>
    <w:rsid w:val="00EB7126"/>
    <w:rsid w:val="00EC0BA8"/>
    <w:rsid w:val="00EC1978"/>
    <w:rsid w:val="00EC19DA"/>
    <w:rsid w:val="00EC1F37"/>
    <w:rsid w:val="00EC2172"/>
    <w:rsid w:val="00EC469A"/>
    <w:rsid w:val="00EC7740"/>
    <w:rsid w:val="00ED1AC0"/>
    <w:rsid w:val="00ED1EE2"/>
    <w:rsid w:val="00ED225F"/>
    <w:rsid w:val="00ED34BE"/>
    <w:rsid w:val="00ED4D79"/>
    <w:rsid w:val="00ED58DC"/>
    <w:rsid w:val="00EE1186"/>
    <w:rsid w:val="00EE3506"/>
    <w:rsid w:val="00EE41F1"/>
    <w:rsid w:val="00EE4D76"/>
    <w:rsid w:val="00EE533F"/>
    <w:rsid w:val="00EE53F9"/>
    <w:rsid w:val="00EE5593"/>
    <w:rsid w:val="00EE6160"/>
    <w:rsid w:val="00EE6ED5"/>
    <w:rsid w:val="00EF0027"/>
    <w:rsid w:val="00EF0B6E"/>
    <w:rsid w:val="00EF1DD3"/>
    <w:rsid w:val="00EF441F"/>
    <w:rsid w:val="00EF6762"/>
    <w:rsid w:val="00EF74BA"/>
    <w:rsid w:val="00F00CB4"/>
    <w:rsid w:val="00F014ED"/>
    <w:rsid w:val="00F01E26"/>
    <w:rsid w:val="00F02C1E"/>
    <w:rsid w:val="00F06BE9"/>
    <w:rsid w:val="00F10955"/>
    <w:rsid w:val="00F1114C"/>
    <w:rsid w:val="00F115EE"/>
    <w:rsid w:val="00F1342C"/>
    <w:rsid w:val="00F1448F"/>
    <w:rsid w:val="00F17F59"/>
    <w:rsid w:val="00F217A4"/>
    <w:rsid w:val="00F241BD"/>
    <w:rsid w:val="00F250FE"/>
    <w:rsid w:val="00F260F2"/>
    <w:rsid w:val="00F26C0A"/>
    <w:rsid w:val="00F2727C"/>
    <w:rsid w:val="00F32177"/>
    <w:rsid w:val="00F34709"/>
    <w:rsid w:val="00F361D8"/>
    <w:rsid w:val="00F36E40"/>
    <w:rsid w:val="00F37851"/>
    <w:rsid w:val="00F4048B"/>
    <w:rsid w:val="00F42248"/>
    <w:rsid w:val="00F42F85"/>
    <w:rsid w:val="00F43348"/>
    <w:rsid w:val="00F43FDA"/>
    <w:rsid w:val="00F458F3"/>
    <w:rsid w:val="00F4695D"/>
    <w:rsid w:val="00F4749F"/>
    <w:rsid w:val="00F47BAF"/>
    <w:rsid w:val="00F500E3"/>
    <w:rsid w:val="00F50361"/>
    <w:rsid w:val="00F51EF2"/>
    <w:rsid w:val="00F54258"/>
    <w:rsid w:val="00F55B1F"/>
    <w:rsid w:val="00F571CB"/>
    <w:rsid w:val="00F57DD8"/>
    <w:rsid w:val="00F601B6"/>
    <w:rsid w:val="00F61573"/>
    <w:rsid w:val="00F63B32"/>
    <w:rsid w:val="00F658A0"/>
    <w:rsid w:val="00F67FA9"/>
    <w:rsid w:val="00F712D3"/>
    <w:rsid w:val="00F71ABF"/>
    <w:rsid w:val="00F720BB"/>
    <w:rsid w:val="00F73D6C"/>
    <w:rsid w:val="00F74245"/>
    <w:rsid w:val="00F74D3E"/>
    <w:rsid w:val="00F7570B"/>
    <w:rsid w:val="00F75B94"/>
    <w:rsid w:val="00F75CB1"/>
    <w:rsid w:val="00F76F57"/>
    <w:rsid w:val="00F77616"/>
    <w:rsid w:val="00F804D0"/>
    <w:rsid w:val="00F8380E"/>
    <w:rsid w:val="00F84D80"/>
    <w:rsid w:val="00F85524"/>
    <w:rsid w:val="00F86262"/>
    <w:rsid w:val="00F86F3E"/>
    <w:rsid w:val="00F92BA3"/>
    <w:rsid w:val="00F931A7"/>
    <w:rsid w:val="00F95C61"/>
    <w:rsid w:val="00FA0A1D"/>
    <w:rsid w:val="00FA0F4C"/>
    <w:rsid w:val="00FA13F9"/>
    <w:rsid w:val="00FA1DC0"/>
    <w:rsid w:val="00FA27D6"/>
    <w:rsid w:val="00FA2848"/>
    <w:rsid w:val="00FA4929"/>
    <w:rsid w:val="00FA64FC"/>
    <w:rsid w:val="00FA676E"/>
    <w:rsid w:val="00FA691A"/>
    <w:rsid w:val="00FB29BE"/>
    <w:rsid w:val="00FB38D7"/>
    <w:rsid w:val="00FB5A6B"/>
    <w:rsid w:val="00FB65AB"/>
    <w:rsid w:val="00FB66A4"/>
    <w:rsid w:val="00FC04E7"/>
    <w:rsid w:val="00FC0EBF"/>
    <w:rsid w:val="00FC1C4C"/>
    <w:rsid w:val="00FC1EDA"/>
    <w:rsid w:val="00FC4EBC"/>
    <w:rsid w:val="00FC5648"/>
    <w:rsid w:val="00FC5EE7"/>
    <w:rsid w:val="00FD0BB3"/>
    <w:rsid w:val="00FD1357"/>
    <w:rsid w:val="00FD1F8A"/>
    <w:rsid w:val="00FD4F05"/>
    <w:rsid w:val="00FD514B"/>
    <w:rsid w:val="00FD66C9"/>
    <w:rsid w:val="00FD7329"/>
    <w:rsid w:val="00FE31AF"/>
    <w:rsid w:val="00FE3615"/>
    <w:rsid w:val="00FE507A"/>
    <w:rsid w:val="00FE73A9"/>
    <w:rsid w:val="00FF1524"/>
    <w:rsid w:val="00FF610A"/>
    <w:rsid w:val="00FF6496"/>
    <w:rsid w:val="2F1E7A13"/>
    <w:rsid w:val="7D57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D3E199-4BDB-4BEE-945B-6F5F8F8B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unhideWhenUsed="1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laceholder Text"/>
    <w:basedOn w:val="a0"/>
    <w:uiPriority w:val="99"/>
    <w:unhideWhenUsed/>
    <w:qFormat/>
    <w:rPr>
      <w:color w:val="808080"/>
    </w:rPr>
  </w:style>
  <w:style w:type="character" w:customStyle="1" w:styleId="Char">
    <w:name w:val="页眉 Char"/>
    <w:link w:val="a5"/>
    <w:rPr>
      <w:sz w:val="18"/>
      <w:szCs w:val="18"/>
    </w:rPr>
  </w:style>
  <w:style w:type="character" w:customStyle="1" w:styleId="Char0">
    <w:name w:val="页脚 Char"/>
    <w:link w:val="a6"/>
    <w:uiPriority w:val="99"/>
    <w:rPr>
      <w:sz w:val="18"/>
      <w:szCs w:val="18"/>
    </w:rPr>
  </w:style>
  <w:style w:type="character" w:customStyle="1" w:styleId="Char1">
    <w:name w:val="批注框文本 Char"/>
    <w:link w:val="a7"/>
    <w:rPr>
      <w:sz w:val="18"/>
      <w:szCs w:val="18"/>
    </w:rPr>
  </w:style>
  <w:style w:type="paragraph" w:styleId="a7">
    <w:name w:val="Balloon Text"/>
    <w:basedOn w:val="a"/>
    <w:link w:val="Char1"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qFormat/>
    <w:rsid w:val="0060173E"/>
    <w:pPr>
      <w:widowControl w:val="0"/>
      <w:jc w:val="both"/>
    </w:pPr>
    <w:rPr>
      <w:rFonts w:ascii="Calibri" w:hAnsi="Calibri"/>
      <w:kern w:val="2"/>
      <w:szCs w:val="22"/>
    </w:rPr>
  </w:style>
  <w:style w:type="paragraph" w:styleId="aa">
    <w:name w:val="Plain Text"/>
    <w:basedOn w:val="a"/>
    <w:link w:val="Char2"/>
    <w:qFormat/>
    <w:rsid w:val="0060173E"/>
    <w:pPr>
      <w:widowControl w:val="0"/>
      <w:spacing w:line="360" w:lineRule="auto"/>
      <w:ind w:firstLineChars="200" w:firstLine="480"/>
      <w:jc w:val="both"/>
    </w:pPr>
    <w:rPr>
      <w:rFonts w:ascii="仿宋_GB2312"/>
      <w:kern w:val="2"/>
    </w:rPr>
  </w:style>
  <w:style w:type="character" w:customStyle="1" w:styleId="Char2">
    <w:name w:val="纯文本 Char"/>
    <w:basedOn w:val="a0"/>
    <w:link w:val="aa"/>
    <w:qFormat/>
    <w:rsid w:val="0060173E"/>
    <w:rPr>
      <w:rFonts w:ascii="仿宋_GB2312"/>
      <w:kern w:val="2"/>
      <w:sz w:val="24"/>
      <w:szCs w:val="24"/>
    </w:rPr>
  </w:style>
  <w:style w:type="paragraph" w:styleId="ab">
    <w:name w:val="List Paragraph"/>
    <w:basedOn w:val="a"/>
    <w:uiPriority w:val="99"/>
    <w:qFormat/>
    <w:rsid w:val="00A14A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9579;&#33395;\&#29579;&#33395;\2004&#24180;&#19987;&#19994;&#25216;&#26415;&#32844;&#21153;&#35780;&#23457;\&#25945;&#23398;&#31185;&#30740;&#31995;&#21015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1DB9E5980E246B6BE56EDE4C157B8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199BA40-DE5E-4FAD-AE04-CDE671124A09}"/>
      </w:docPartPr>
      <w:docPartBody>
        <w:p w:rsidR="00B22812" w:rsidRDefault="00513BCE" w:rsidP="00513BCE">
          <w:pPr>
            <w:pStyle w:val="41DB9E5980E246B6BE56EDE4C157B8FD5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DD52F91A65A4FCDA5615CDE6281BF9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3DF37B-A7C5-43C1-8A66-034837C26A00}"/>
      </w:docPartPr>
      <w:docPartBody>
        <w:p w:rsidR="00513BCE" w:rsidRDefault="00513BCE" w:rsidP="00513BCE">
          <w:pPr>
            <w:pStyle w:val="5DD52F91A65A4FCDA5615CDE6281BF9B1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AF3AA706FB04E3A95973C65A940C6B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CBB5BF-5910-426E-AFB2-BA8CFC01060A}"/>
      </w:docPartPr>
      <w:docPartBody>
        <w:p w:rsidR="00513BCE" w:rsidRDefault="00513BCE" w:rsidP="00513BCE">
          <w:pPr>
            <w:pStyle w:val="6AF3AA706FB04E3A95973C65A940C6B7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216AEA3CD1E465BA6438531D16359C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B931118-F328-40AD-9823-22CAA74455ED}"/>
      </w:docPartPr>
      <w:docPartBody>
        <w:p w:rsidR="00473670" w:rsidRDefault="009D4862" w:rsidP="009D4862">
          <w:pPr>
            <w:pStyle w:val="D216AEA3CD1E465BA6438531D16359C0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9A23F6B5418410788935D7E11EF35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17E7B7-FAAB-4681-87CE-C2C5616030A9}"/>
      </w:docPartPr>
      <w:docPartBody>
        <w:p w:rsidR="00473670" w:rsidRDefault="009D4862" w:rsidP="009D4862">
          <w:pPr>
            <w:pStyle w:val="89A23F6B5418410788935D7E11EF351D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E2BD40DFBD6493489AE821D5DF2D8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5ADB22-6F33-49D2-B7A8-41CFA4E5E003}"/>
      </w:docPartPr>
      <w:docPartBody>
        <w:p w:rsidR="00473670" w:rsidRDefault="009D4862" w:rsidP="009D4862">
          <w:pPr>
            <w:pStyle w:val="DE2BD40DFBD6493489AE821D5DF2D83B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E3A55BEA302147468BAC245F187F9E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0248D9-1667-4FE6-8D24-D628B017C76D}"/>
      </w:docPartPr>
      <w:docPartBody>
        <w:p w:rsidR="00651631" w:rsidRDefault="00A226CB" w:rsidP="00A226CB">
          <w:pPr>
            <w:pStyle w:val="E3A55BEA302147468BAC245F187F9E78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B578BEB055C496EBB8B26D75220A19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182A29-7085-4B53-B67B-3DAB8E10032C}"/>
      </w:docPartPr>
      <w:docPartBody>
        <w:p w:rsidR="00651631" w:rsidRDefault="00A226CB" w:rsidP="00A226CB">
          <w:pPr>
            <w:pStyle w:val="DB578BEB055C496EBB8B26D75220A195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CB87610CF18499598B77399917EB2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244B73E-ABF1-445E-974C-47FAFCCD42E0}"/>
      </w:docPartPr>
      <w:docPartBody>
        <w:p w:rsidR="00651631" w:rsidRDefault="00A226CB" w:rsidP="00A226CB">
          <w:pPr>
            <w:pStyle w:val="CCB87610CF18499598B77399917EB296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680F5777DB343C2951CF533A888B4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02C567-BB12-4BD0-AA41-6E956E9EEFA3}"/>
      </w:docPartPr>
      <w:docPartBody>
        <w:p w:rsidR="00651631" w:rsidRDefault="00A226CB" w:rsidP="00A226CB">
          <w:pPr>
            <w:pStyle w:val="6680F5777DB343C2951CF533A888B4D5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008860A68C747C0980B55511007C96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168CD72-D477-4374-9F2D-D5DA9AF2BA05}"/>
      </w:docPartPr>
      <w:docPartBody>
        <w:p w:rsidR="00651631" w:rsidRDefault="00A226CB" w:rsidP="00A226CB">
          <w:pPr>
            <w:pStyle w:val="D008860A68C747C0980B55511007C96D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935E3E07E8748869434290745F5586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085D02-0D55-4FB8-9599-8D1130484B85}"/>
      </w:docPartPr>
      <w:docPartBody>
        <w:p w:rsidR="00651631" w:rsidRDefault="00A226CB" w:rsidP="00A226CB">
          <w:pPr>
            <w:pStyle w:val="0935E3E07E8748869434290745F55868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A6B4D30A07E43DC82F31C197F1821D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A992E35-CCD1-42C4-B524-F996FA816EC8}"/>
      </w:docPartPr>
      <w:docPartBody>
        <w:p w:rsidR="00651631" w:rsidRDefault="00A226CB" w:rsidP="00A226CB">
          <w:pPr>
            <w:pStyle w:val="2A6B4D30A07E43DC82F31C197F1821DA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23761F327F1408AB68A1F36F23E3C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25F9B2-0DE7-4CCA-9653-963D4A9806CF}"/>
      </w:docPartPr>
      <w:docPartBody>
        <w:p w:rsidR="00651631" w:rsidRDefault="00A226CB" w:rsidP="00A226CB">
          <w:pPr>
            <w:pStyle w:val="423761F327F1408AB68A1F36F23E3C8A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BA23CDA39EC495CAE860B300A0440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790B6BE-E83D-4A9A-B109-77E2CD0B9EDA}"/>
      </w:docPartPr>
      <w:docPartBody>
        <w:p w:rsidR="00651631" w:rsidRDefault="00A226CB" w:rsidP="00A226CB">
          <w:pPr>
            <w:pStyle w:val="DBA23CDA39EC495CAE860B300A044054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F36DF562817A479F84DA0467C646E5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C59A65-757C-4C83-9CBA-7A5F6EF3332A}"/>
      </w:docPartPr>
      <w:docPartBody>
        <w:p w:rsidR="00651631" w:rsidRDefault="00A226CB" w:rsidP="00A226CB">
          <w:pPr>
            <w:pStyle w:val="F36DF562817A479F84DA0467C646E58C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8A9436CE80704A3787101AA22816499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7BB720-D7E4-474C-8A5A-1382D4AF19CC}"/>
      </w:docPartPr>
      <w:docPartBody>
        <w:p w:rsidR="00651631" w:rsidRDefault="00A226CB" w:rsidP="00A226CB">
          <w:pPr>
            <w:pStyle w:val="8A9436CE80704A3787101AA22816499B"/>
          </w:pPr>
          <w:r w:rsidRPr="00FA000B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12"/>
    <w:rsid w:val="00027E06"/>
    <w:rsid w:val="000660C6"/>
    <w:rsid w:val="000C07B6"/>
    <w:rsid w:val="000E4D7D"/>
    <w:rsid w:val="00103B3C"/>
    <w:rsid w:val="0015318F"/>
    <w:rsid w:val="003A462A"/>
    <w:rsid w:val="003B3E4C"/>
    <w:rsid w:val="00473670"/>
    <w:rsid w:val="00513BCE"/>
    <w:rsid w:val="0054578F"/>
    <w:rsid w:val="00602D6E"/>
    <w:rsid w:val="00651631"/>
    <w:rsid w:val="007A6780"/>
    <w:rsid w:val="007B34D2"/>
    <w:rsid w:val="007C2DE1"/>
    <w:rsid w:val="007F0D5E"/>
    <w:rsid w:val="007F52F8"/>
    <w:rsid w:val="0083261C"/>
    <w:rsid w:val="00874239"/>
    <w:rsid w:val="00874FFC"/>
    <w:rsid w:val="008A5B75"/>
    <w:rsid w:val="00923672"/>
    <w:rsid w:val="00940397"/>
    <w:rsid w:val="009B39A6"/>
    <w:rsid w:val="009D4862"/>
    <w:rsid w:val="009F7679"/>
    <w:rsid w:val="00A226CB"/>
    <w:rsid w:val="00B22812"/>
    <w:rsid w:val="00DF7479"/>
    <w:rsid w:val="00E138B6"/>
    <w:rsid w:val="00E20402"/>
    <w:rsid w:val="00E34325"/>
    <w:rsid w:val="00E75729"/>
    <w:rsid w:val="00EF48F7"/>
    <w:rsid w:val="00F13A7E"/>
    <w:rsid w:val="00F65A44"/>
    <w:rsid w:val="00F821FB"/>
    <w:rsid w:val="00FB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A226CB"/>
    <w:rPr>
      <w:color w:val="808080"/>
    </w:rPr>
  </w:style>
  <w:style w:type="paragraph" w:customStyle="1" w:styleId="41DB9E5980E246B6BE56EDE4C157B8FD">
    <w:name w:val="41DB9E5980E246B6BE56EDE4C157B8FD"/>
    <w:rsid w:val="00B22812"/>
    <w:pPr>
      <w:widowControl w:val="0"/>
      <w:jc w:val="both"/>
    </w:pPr>
  </w:style>
  <w:style w:type="paragraph" w:customStyle="1" w:styleId="83EB404CD8864ED480FB62363AA8CC3F">
    <w:name w:val="83EB404CD8864ED480FB62363AA8CC3F"/>
    <w:rsid w:val="00B22812"/>
    <w:pPr>
      <w:widowControl w:val="0"/>
      <w:jc w:val="both"/>
    </w:pPr>
  </w:style>
  <w:style w:type="paragraph" w:customStyle="1" w:styleId="CE359946A96C4FFDB5BBC08DB152EAFB">
    <w:name w:val="CE359946A96C4FFDB5BBC08DB152EAFB"/>
    <w:rsid w:val="00B22812"/>
    <w:pPr>
      <w:widowControl w:val="0"/>
      <w:jc w:val="both"/>
    </w:pPr>
  </w:style>
  <w:style w:type="paragraph" w:customStyle="1" w:styleId="41DB9E5980E246B6BE56EDE4C157B8FD1">
    <w:name w:val="41DB9E5980E246B6BE56EDE4C157B8FD1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E359946A96C4FFDB5BBC08DB152EAFB1">
    <w:name w:val="CE359946A96C4FFDB5BBC08DB152EAFB1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41DB9E5980E246B6BE56EDE4C157B8FD2">
    <w:name w:val="41DB9E5980E246B6BE56EDE4C157B8FD2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E359946A96C4FFDB5BBC08DB152EAFB2">
    <w:name w:val="CE359946A96C4FFDB5BBC08DB152EAFB2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41DB9E5980E246B6BE56EDE4C157B8FD3">
    <w:name w:val="41DB9E5980E246B6BE56EDE4C157B8FD3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E359946A96C4FFDB5BBC08DB152EAFB3">
    <w:name w:val="CE359946A96C4FFDB5BBC08DB152EAFB3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ADD0C777B904C2CAD433787262AD723">
    <w:name w:val="DADD0C777B904C2CAD433787262AD723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41DB9E5980E246B6BE56EDE4C157B8FD4">
    <w:name w:val="41DB9E5980E246B6BE56EDE4C157B8FD4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E359946A96C4FFDB5BBC08DB152EAFB4">
    <w:name w:val="CE359946A96C4FFDB5BBC08DB152EAFB4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ADD0C777B904C2CAD433787262AD7231">
    <w:name w:val="DADD0C777B904C2CAD433787262AD7231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51E42A820CB34BBCA4CD6665F76D767E">
    <w:name w:val="51E42A820CB34BBCA4CD6665F76D767E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5AFD1137AD254E769C9C7F16C49051B2">
    <w:name w:val="5AFD1137AD254E769C9C7F16C49051B2"/>
    <w:rsid w:val="00B22812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B2D8C17957D4B59AEF9BC6DE539A666">
    <w:name w:val="CB2D8C17957D4B59AEF9BC6DE539A666"/>
    <w:rsid w:val="00B22812"/>
    <w:pPr>
      <w:widowControl w:val="0"/>
      <w:jc w:val="both"/>
    </w:pPr>
  </w:style>
  <w:style w:type="paragraph" w:customStyle="1" w:styleId="AC9EFA2FD4A64429A55CF636D064C59F">
    <w:name w:val="AC9EFA2FD4A64429A55CF636D064C59F"/>
    <w:rsid w:val="00B22812"/>
    <w:pPr>
      <w:widowControl w:val="0"/>
      <w:jc w:val="both"/>
    </w:pPr>
  </w:style>
  <w:style w:type="paragraph" w:customStyle="1" w:styleId="C8BF0F905D5842A09E2A054B00E8541A">
    <w:name w:val="C8BF0F905D5842A09E2A054B00E8541A"/>
    <w:rsid w:val="00B22812"/>
    <w:pPr>
      <w:widowControl w:val="0"/>
      <w:jc w:val="both"/>
    </w:pPr>
  </w:style>
  <w:style w:type="paragraph" w:customStyle="1" w:styleId="2A5ABC90011D4985B4C7B23726872075">
    <w:name w:val="2A5ABC90011D4985B4C7B23726872075"/>
    <w:rsid w:val="00B22812"/>
    <w:pPr>
      <w:widowControl w:val="0"/>
      <w:jc w:val="both"/>
    </w:pPr>
  </w:style>
  <w:style w:type="paragraph" w:customStyle="1" w:styleId="93F2CE79C756489CBAD97F501EB57DC9">
    <w:name w:val="93F2CE79C756489CBAD97F501EB57DC9"/>
    <w:rsid w:val="00B22812"/>
    <w:pPr>
      <w:widowControl w:val="0"/>
      <w:jc w:val="both"/>
    </w:pPr>
  </w:style>
  <w:style w:type="paragraph" w:customStyle="1" w:styleId="65DD7A5415ED447A8FE2417C1FDE2786">
    <w:name w:val="65DD7A5415ED447A8FE2417C1FDE2786"/>
    <w:rsid w:val="00B22812"/>
    <w:pPr>
      <w:widowControl w:val="0"/>
      <w:jc w:val="both"/>
    </w:pPr>
  </w:style>
  <w:style w:type="paragraph" w:customStyle="1" w:styleId="4DBBE43DBE954D68A8CAAC616783C55E">
    <w:name w:val="4DBBE43DBE954D68A8CAAC616783C55E"/>
    <w:rsid w:val="00B22812"/>
    <w:pPr>
      <w:widowControl w:val="0"/>
      <w:jc w:val="both"/>
    </w:pPr>
  </w:style>
  <w:style w:type="paragraph" w:customStyle="1" w:styleId="DA0A8A94F3144F2EA775FBEE0BF9A145">
    <w:name w:val="DA0A8A94F3144F2EA775FBEE0BF9A145"/>
    <w:rsid w:val="00B22812"/>
    <w:pPr>
      <w:widowControl w:val="0"/>
      <w:jc w:val="both"/>
    </w:pPr>
  </w:style>
  <w:style w:type="paragraph" w:customStyle="1" w:styleId="EC64FCEAAA1F4FAE9EFAD908CF77EED4">
    <w:name w:val="EC64FCEAAA1F4FAE9EFAD908CF77EED4"/>
    <w:rsid w:val="00B22812"/>
    <w:pPr>
      <w:widowControl w:val="0"/>
      <w:jc w:val="both"/>
    </w:pPr>
  </w:style>
  <w:style w:type="paragraph" w:customStyle="1" w:styleId="882C930DCE714351A2DDCA846CBAA9D6">
    <w:name w:val="882C930DCE714351A2DDCA846CBAA9D6"/>
    <w:rsid w:val="00B22812"/>
    <w:pPr>
      <w:widowControl w:val="0"/>
      <w:jc w:val="both"/>
    </w:pPr>
  </w:style>
  <w:style w:type="paragraph" w:customStyle="1" w:styleId="336A6E28161B4EC7B44D6100A9367553">
    <w:name w:val="336A6E28161B4EC7B44D6100A9367553"/>
    <w:rsid w:val="00B22812"/>
    <w:pPr>
      <w:widowControl w:val="0"/>
      <w:jc w:val="both"/>
    </w:pPr>
  </w:style>
  <w:style w:type="paragraph" w:customStyle="1" w:styleId="BAD2178D2C9844DCA250E440319AFE0D">
    <w:name w:val="BAD2178D2C9844DCA250E440319AFE0D"/>
    <w:rsid w:val="00B22812"/>
    <w:pPr>
      <w:widowControl w:val="0"/>
      <w:jc w:val="both"/>
    </w:pPr>
  </w:style>
  <w:style w:type="paragraph" w:customStyle="1" w:styleId="0EA9400229754F049339AC2358D54AD7">
    <w:name w:val="0EA9400229754F049339AC2358D54AD7"/>
    <w:rsid w:val="00B22812"/>
    <w:pPr>
      <w:widowControl w:val="0"/>
      <w:jc w:val="both"/>
    </w:pPr>
  </w:style>
  <w:style w:type="paragraph" w:customStyle="1" w:styleId="44480D8350134CCC85FEE9A911B21B8B">
    <w:name w:val="44480D8350134CCC85FEE9A911B21B8B"/>
    <w:rsid w:val="00B22812"/>
    <w:pPr>
      <w:widowControl w:val="0"/>
      <w:jc w:val="both"/>
    </w:pPr>
  </w:style>
  <w:style w:type="paragraph" w:customStyle="1" w:styleId="BCADFBD82F9E45918E04A2F2F9146D5A">
    <w:name w:val="BCADFBD82F9E45918E04A2F2F9146D5A"/>
    <w:rsid w:val="00B22812"/>
    <w:pPr>
      <w:widowControl w:val="0"/>
      <w:jc w:val="both"/>
    </w:pPr>
  </w:style>
  <w:style w:type="paragraph" w:customStyle="1" w:styleId="2844141883134614B7A869BF521CB8B7">
    <w:name w:val="2844141883134614B7A869BF521CB8B7"/>
    <w:rsid w:val="00B22812"/>
    <w:pPr>
      <w:widowControl w:val="0"/>
      <w:jc w:val="both"/>
    </w:pPr>
  </w:style>
  <w:style w:type="paragraph" w:customStyle="1" w:styleId="F54CC7FFCD174825A47DE046093EFF71">
    <w:name w:val="F54CC7FFCD174825A47DE046093EFF71"/>
    <w:rsid w:val="00B22812"/>
    <w:pPr>
      <w:widowControl w:val="0"/>
      <w:jc w:val="both"/>
    </w:pPr>
  </w:style>
  <w:style w:type="paragraph" w:customStyle="1" w:styleId="E269CB6FDEED4671895FFE876C419E47">
    <w:name w:val="E269CB6FDEED4671895FFE876C419E47"/>
    <w:rsid w:val="00B22812"/>
    <w:pPr>
      <w:widowControl w:val="0"/>
      <w:jc w:val="both"/>
    </w:pPr>
  </w:style>
  <w:style w:type="paragraph" w:customStyle="1" w:styleId="2EFA2C05236649089D66B597F0F46674">
    <w:name w:val="2EFA2C05236649089D66B597F0F46674"/>
    <w:rsid w:val="00513BCE"/>
    <w:pPr>
      <w:widowControl w:val="0"/>
      <w:jc w:val="both"/>
    </w:pPr>
  </w:style>
  <w:style w:type="paragraph" w:customStyle="1" w:styleId="5DD52F91A65A4FCDA5615CDE6281BF9B">
    <w:name w:val="5DD52F91A65A4FCDA5615CDE6281BF9B"/>
    <w:rsid w:val="00513BCE"/>
    <w:pPr>
      <w:widowControl w:val="0"/>
      <w:jc w:val="both"/>
    </w:pPr>
  </w:style>
  <w:style w:type="paragraph" w:customStyle="1" w:styleId="41DB9E5980E246B6BE56EDE4C157B8FD5">
    <w:name w:val="41DB9E5980E246B6BE56EDE4C157B8FD5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5DD52F91A65A4FCDA5615CDE6281BF9B1">
    <w:name w:val="5DD52F91A65A4FCDA5615CDE6281BF9B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51E42A820CB34BBCA4CD6665F76D767E1">
    <w:name w:val="51E42A820CB34BBCA4CD6665F76D767E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5AFD1137AD254E769C9C7F16C49051B21">
    <w:name w:val="5AFD1137AD254E769C9C7F16C49051B2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B2D8C17957D4B59AEF9BC6DE539A6661">
    <w:name w:val="CB2D8C17957D4B59AEF9BC6DE539A666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C9EFA2FD4A64429A55CF636D064C59F1">
    <w:name w:val="AC9EFA2FD4A64429A55CF636D064C59F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efaultPlaceholder1082065159">
    <w:name w:val="DefaultPlaceholder_1082065159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8BF0F905D5842A09E2A054B00E8541A1">
    <w:name w:val="C8BF0F905D5842A09E2A054B00E8541A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2A5ABC90011D4985B4C7B237268720751">
    <w:name w:val="2A5ABC90011D4985B4C7B23726872075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93F2CE79C756489CBAD97F501EB57DC91">
    <w:name w:val="93F2CE79C756489CBAD97F501EB57DC9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65DD7A5415ED447A8FE2417C1FDE27861">
    <w:name w:val="65DD7A5415ED447A8FE2417C1FDE2786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4DBBE43DBE954D68A8CAAC616783C55E1">
    <w:name w:val="4DBBE43DBE954D68A8CAAC616783C55E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A0A8A94F3144F2EA775FBEE0BF9A1451">
    <w:name w:val="DA0A8A94F3144F2EA775FBEE0BF9A145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EC64FCEAAA1F4FAE9EFAD908CF77EED41">
    <w:name w:val="EC64FCEAAA1F4FAE9EFAD908CF77EED4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882C930DCE714351A2DDCA846CBAA9D61">
    <w:name w:val="882C930DCE714351A2DDCA846CBAA9D6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336A6E28161B4EC7B44D6100A93675531">
    <w:name w:val="336A6E28161B4EC7B44D6100A9367553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BAD2178D2C9844DCA250E440319AFE0D1">
    <w:name w:val="BAD2178D2C9844DCA250E440319AFE0D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0EA9400229754F049339AC2358D54AD71">
    <w:name w:val="0EA9400229754F049339AC2358D54AD71"/>
    <w:rsid w:val="00513BCE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6AF3AA706FB04E3A95973C65A940C6B7">
    <w:name w:val="6AF3AA706FB04E3A95973C65A940C6B7"/>
    <w:rsid w:val="00513BCE"/>
    <w:pPr>
      <w:widowControl w:val="0"/>
      <w:jc w:val="both"/>
    </w:pPr>
  </w:style>
  <w:style w:type="paragraph" w:customStyle="1" w:styleId="85922FACCB044514B77533ABE88D3802">
    <w:name w:val="85922FACCB044514B77533ABE88D3802"/>
    <w:rsid w:val="00513BCE"/>
    <w:pPr>
      <w:widowControl w:val="0"/>
      <w:jc w:val="both"/>
    </w:pPr>
  </w:style>
  <w:style w:type="paragraph" w:customStyle="1" w:styleId="06784E2C2C7449ED811977CB70FCCCB0">
    <w:name w:val="06784E2C2C7449ED811977CB70FCCCB0"/>
    <w:rsid w:val="00513BCE"/>
    <w:pPr>
      <w:widowControl w:val="0"/>
      <w:jc w:val="both"/>
    </w:pPr>
  </w:style>
  <w:style w:type="paragraph" w:customStyle="1" w:styleId="8D806BA7E2A146AEB8EA92E44E47FBCA">
    <w:name w:val="8D806BA7E2A146AEB8EA92E44E47FBCA"/>
    <w:rsid w:val="00513BCE"/>
    <w:pPr>
      <w:widowControl w:val="0"/>
      <w:jc w:val="both"/>
    </w:pPr>
  </w:style>
  <w:style w:type="paragraph" w:customStyle="1" w:styleId="D12A1FB68C18446BAD575DA0DE09EBEB">
    <w:name w:val="D12A1FB68C18446BAD575DA0DE09EBEB"/>
    <w:rsid w:val="00513BCE"/>
    <w:pPr>
      <w:widowControl w:val="0"/>
      <w:jc w:val="both"/>
    </w:pPr>
  </w:style>
  <w:style w:type="paragraph" w:customStyle="1" w:styleId="5DD48CD4CEAF467980863A7D35547F40">
    <w:name w:val="5DD48CD4CEAF467980863A7D35547F40"/>
    <w:rsid w:val="00513BCE"/>
    <w:pPr>
      <w:widowControl w:val="0"/>
      <w:jc w:val="both"/>
    </w:pPr>
  </w:style>
  <w:style w:type="paragraph" w:customStyle="1" w:styleId="CF8F57047D46495DB599C2D11141D383">
    <w:name w:val="CF8F57047D46495DB599C2D11141D383"/>
    <w:rsid w:val="00513BCE"/>
    <w:pPr>
      <w:widowControl w:val="0"/>
      <w:jc w:val="both"/>
    </w:pPr>
  </w:style>
  <w:style w:type="paragraph" w:customStyle="1" w:styleId="4DAAE26D8C974E3E8551CD44AD34FA02">
    <w:name w:val="4DAAE26D8C974E3E8551CD44AD34FA02"/>
    <w:rsid w:val="00513BCE"/>
    <w:pPr>
      <w:widowControl w:val="0"/>
      <w:jc w:val="both"/>
    </w:pPr>
  </w:style>
  <w:style w:type="paragraph" w:customStyle="1" w:styleId="5E6EAA33E7BD4FD19E6F318E8706D1A6">
    <w:name w:val="5E6EAA33E7BD4FD19E6F318E8706D1A6"/>
    <w:rsid w:val="00513BCE"/>
    <w:pPr>
      <w:widowControl w:val="0"/>
      <w:jc w:val="both"/>
    </w:pPr>
  </w:style>
  <w:style w:type="paragraph" w:customStyle="1" w:styleId="8E682F75603B4DF6B6EBC59E85855074">
    <w:name w:val="8E682F75603B4DF6B6EBC59E85855074"/>
    <w:rsid w:val="00513BCE"/>
    <w:pPr>
      <w:widowControl w:val="0"/>
      <w:jc w:val="both"/>
    </w:pPr>
  </w:style>
  <w:style w:type="paragraph" w:customStyle="1" w:styleId="EE2B5154837C47109F3D18535EAEDF25">
    <w:name w:val="EE2B5154837C47109F3D18535EAEDF25"/>
    <w:rsid w:val="00513BCE"/>
    <w:pPr>
      <w:widowControl w:val="0"/>
      <w:jc w:val="both"/>
    </w:pPr>
  </w:style>
  <w:style w:type="paragraph" w:customStyle="1" w:styleId="62D66298C7D44DCBA7D15DBAD9288D5B">
    <w:name w:val="62D66298C7D44DCBA7D15DBAD9288D5B"/>
    <w:rsid w:val="00F821FB"/>
    <w:pPr>
      <w:widowControl w:val="0"/>
      <w:jc w:val="both"/>
    </w:pPr>
  </w:style>
  <w:style w:type="paragraph" w:customStyle="1" w:styleId="F80DB8C155704B6EB2BD099D45B342F5">
    <w:name w:val="F80DB8C155704B6EB2BD099D45B342F5"/>
    <w:rsid w:val="00F821FB"/>
    <w:pPr>
      <w:widowControl w:val="0"/>
      <w:jc w:val="both"/>
    </w:pPr>
  </w:style>
  <w:style w:type="paragraph" w:customStyle="1" w:styleId="49463BCBBDC64DEBB565029F9BF580E0">
    <w:name w:val="49463BCBBDC64DEBB565029F9BF580E0"/>
    <w:rsid w:val="008A5B75"/>
    <w:pPr>
      <w:widowControl w:val="0"/>
      <w:jc w:val="both"/>
    </w:pPr>
  </w:style>
  <w:style w:type="paragraph" w:customStyle="1" w:styleId="43F75F8365694BA8BEFF252B11808B3E">
    <w:name w:val="43F75F8365694BA8BEFF252B11808B3E"/>
    <w:rsid w:val="008A5B75"/>
    <w:pPr>
      <w:widowControl w:val="0"/>
      <w:jc w:val="both"/>
    </w:pPr>
  </w:style>
  <w:style w:type="paragraph" w:customStyle="1" w:styleId="79BBC0F264464B2FB2DA1D6F35E7C257">
    <w:name w:val="79BBC0F264464B2FB2DA1D6F35E7C257"/>
    <w:rsid w:val="008A5B75"/>
    <w:pPr>
      <w:widowControl w:val="0"/>
      <w:jc w:val="both"/>
    </w:pPr>
  </w:style>
  <w:style w:type="paragraph" w:customStyle="1" w:styleId="DC75A53E95074E2FA8F8D25745835097">
    <w:name w:val="DC75A53E95074E2FA8F8D25745835097"/>
    <w:rsid w:val="008A5B75"/>
    <w:pPr>
      <w:widowControl w:val="0"/>
      <w:jc w:val="both"/>
    </w:pPr>
  </w:style>
  <w:style w:type="paragraph" w:customStyle="1" w:styleId="4722B8F039C44BEF87E19F0C33436EC1">
    <w:name w:val="4722B8F039C44BEF87E19F0C33436EC1"/>
    <w:rsid w:val="008A5B75"/>
    <w:pPr>
      <w:widowControl w:val="0"/>
      <w:jc w:val="both"/>
    </w:pPr>
  </w:style>
  <w:style w:type="paragraph" w:customStyle="1" w:styleId="B6ED11426300495580FB4734392D414A">
    <w:name w:val="B6ED11426300495580FB4734392D414A"/>
    <w:rsid w:val="008A5B75"/>
    <w:pPr>
      <w:widowControl w:val="0"/>
      <w:jc w:val="both"/>
    </w:pPr>
  </w:style>
  <w:style w:type="paragraph" w:customStyle="1" w:styleId="82CAF04CCB224F05B28C842CB1BC4CF0">
    <w:name w:val="82CAF04CCB224F05B28C842CB1BC4CF0"/>
    <w:rsid w:val="008A5B75"/>
    <w:pPr>
      <w:widowControl w:val="0"/>
      <w:jc w:val="both"/>
    </w:pPr>
  </w:style>
  <w:style w:type="paragraph" w:customStyle="1" w:styleId="3AA69195E57F4A6BA9DDAA9451284797">
    <w:name w:val="3AA69195E57F4A6BA9DDAA9451284797"/>
    <w:rsid w:val="008A5B75"/>
    <w:pPr>
      <w:widowControl w:val="0"/>
      <w:jc w:val="both"/>
    </w:pPr>
  </w:style>
  <w:style w:type="paragraph" w:customStyle="1" w:styleId="8DE843475DB34EAAB0BB871372BA11DE">
    <w:name w:val="8DE843475DB34EAAB0BB871372BA11DE"/>
    <w:rsid w:val="008A5B75"/>
    <w:pPr>
      <w:widowControl w:val="0"/>
      <w:jc w:val="both"/>
    </w:pPr>
  </w:style>
  <w:style w:type="paragraph" w:customStyle="1" w:styleId="6D8D3ABEAB05487B8678C7DC791C9AAD">
    <w:name w:val="6D8D3ABEAB05487B8678C7DC791C9AAD"/>
    <w:rsid w:val="008A5B75"/>
    <w:pPr>
      <w:widowControl w:val="0"/>
      <w:jc w:val="both"/>
    </w:pPr>
  </w:style>
  <w:style w:type="paragraph" w:customStyle="1" w:styleId="740303A24B7C44EE983934CA2F3ECF7E">
    <w:name w:val="740303A24B7C44EE983934CA2F3ECF7E"/>
    <w:rsid w:val="008A5B75"/>
    <w:pPr>
      <w:widowControl w:val="0"/>
      <w:jc w:val="both"/>
    </w:pPr>
  </w:style>
  <w:style w:type="paragraph" w:customStyle="1" w:styleId="6811D364D3454FEF8D409BD6199A43F7">
    <w:name w:val="6811D364D3454FEF8D409BD6199A43F7"/>
    <w:rsid w:val="008A5B75"/>
    <w:pPr>
      <w:widowControl w:val="0"/>
      <w:jc w:val="both"/>
    </w:pPr>
  </w:style>
  <w:style w:type="paragraph" w:customStyle="1" w:styleId="BE87E1AF70454936AB43F40983B3C463">
    <w:name w:val="BE87E1AF70454936AB43F40983B3C463"/>
    <w:rsid w:val="008A5B75"/>
    <w:pPr>
      <w:widowControl w:val="0"/>
      <w:jc w:val="both"/>
    </w:pPr>
  </w:style>
  <w:style w:type="paragraph" w:customStyle="1" w:styleId="D216AEA3CD1E465BA6438531D16359C0">
    <w:name w:val="D216AEA3CD1E465BA6438531D16359C0"/>
    <w:rsid w:val="009D4862"/>
    <w:pPr>
      <w:widowControl w:val="0"/>
      <w:jc w:val="both"/>
    </w:pPr>
  </w:style>
  <w:style w:type="paragraph" w:customStyle="1" w:styleId="CD1487B600BC430C8C5379BF395EF630">
    <w:name w:val="CD1487B600BC430C8C5379BF395EF630"/>
    <w:rsid w:val="009D4862"/>
    <w:pPr>
      <w:widowControl w:val="0"/>
      <w:jc w:val="both"/>
    </w:pPr>
  </w:style>
  <w:style w:type="paragraph" w:customStyle="1" w:styleId="F2A006AC748448A4A5226B93D8CECCE1">
    <w:name w:val="F2A006AC748448A4A5226B93D8CECCE1"/>
    <w:rsid w:val="009D4862"/>
    <w:pPr>
      <w:widowControl w:val="0"/>
      <w:jc w:val="both"/>
    </w:pPr>
  </w:style>
  <w:style w:type="paragraph" w:customStyle="1" w:styleId="F898317DFD3C426F909BB5065AC63B89">
    <w:name w:val="F898317DFD3C426F909BB5065AC63B89"/>
    <w:rsid w:val="009D4862"/>
    <w:pPr>
      <w:widowControl w:val="0"/>
      <w:jc w:val="both"/>
    </w:pPr>
  </w:style>
  <w:style w:type="paragraph" w:customStyle="1" w:styleId="3F4B34E13105401F8FBD5B91D216B3F2">
    <w:name w:val="3F4B34E13105401F8FBD5B91D216B3F2"/>
    <w:rsid w:val="009D4862"/>
    <w:pPr>
      <w:widowControl w:val="0"/>
      <w:jc w:val="both"/>
    </w:pPr>
  </w:style>
  <w:style w:type="paragraph" w:customStyle="1" w:styleId="89A23F6B5418410788935D7E11EF351D">
    <w:name w:val="89A23F6B5418410788935D7E11EF351D"/>
    <w:rsid w:val="009D4862"/>
    <w:pPr>
      <w:widowControl w:val="0"/>
      <w:jc w:val="both"/>
    </w:pPr>
  </w:style>
  <w:style w:type="paragraph" w:customStyle="1" w:styleId="DE2BD40DFBD6493489AE821D5DF2D83B">
    <w:name w:val="DE2BD40DFBD6493489AE821D5DF2D83B"/>
    <w:rsid w:val="009D4862"/>
    <w:pPr>
      <w:widowControl w:val="0"/>
      <w:jc w:val="both"/>
    </w:pPr>
  </w:style>
  <w:style w:type="paragraph" w:customStyle="1" w:styleId="E0B7B9D0D0D84CC3AD9643E9EFA445BC">
    <w:name w:val="E0B7B9D0D0D84CC3AD9643E9EFA445BC"/>
    <w:rsid w:val="00A226CB"/>
    <w:pPr>
      <w:widowControl w:val="0"/>
      <w:jc w:val="both"/>
    </w:pPr>
  </w:style>
  <w:style w:type="paragraph" w:customStyle="1" w:styleId="C1CDEF7BFB50471A95BC3CDF0520CF18">
    <w:name w:val="C1CDEF7BFB50471A95BC3CDF0520CF18"/>
    <w:rsid w:val="00A226CB"/>
    <w:pPr>
      <w:widowControl w:val="0"/>
      <w:jc w:val="both"/>
    </w:pPr>
  </w:style>
  <w:style w:type="paragraph" w:customStyle="1" w:styleId="E0988B5A10C54323A690018414BAEC9D">
    <w:name w:val="E0988B5A10C54323A690018414BAEC9D"/>
    <w:rsid w:val="00A226CB"/>
    <w:pPr>
      <w:widowControl w:val="0"/>
      <w:jc w:val="both"/>
    </w:pPr>
  </w:style>
  <w:style w:type="paragraph" w:customStyle="1" w:styleId="E3A55BEA302147468BAC245F187F9E78">
    <w:name w:val="E3A55BEA302147468BAC245F187F9E78"/>
    <w:rsid w:val="00A226CB"/>
    <w:pPr>
      <w:widowControl w:val="0"/>
      <w:jc w:val="both"/>
    </w:pPr>
  </w:style>
  <w:style w:type="paragraph" w:customStyle="1" w:styleId="DB578BEB055C496EBB8B26D75220A195">
    <w:name w:val="DB578BEB055C496EBB8B26D75220A195"/>
    <w:rsid w:val="00A226CB"/>
    <w:pPr>
      <w:widowControl w:val="0"/>
      <w:jc w:val="both"/>
    </w:pPr>
  </w:style>
  <w:style w:type="paragraph" w:customStyle="1" w:styleId="CCB87610CF18499598B77399917EB296">
    <w:name w:val="CCB87610CF18499598B77399917EB296"/>
    <w:rsid w:val="00A226CB"/>
    <w:pPr>
      <w:widowControl w:val="0"/>
      <w:jc w:val="both"/>
    </w:pPr>
  </w:style>
  <w:style w:type="paragraph" w:customStyle="1" w:styleId="6680F5777DB343C2951CF533A888B4D5">
    <w:name w:val="6680F5777DB343C2951CF533A888B4D5"/>
    <w:rsid w:val="00A226CB"/>
    <w:pPr>
      <w:widowControl w:val="0"/>
      <w:jc w:val="both"/>
    </w:pPr>
  </w:style>
  <w:style w:type="paragraph" w:customStyle="1" w:styleId="D008860A68C747C0980B55511007C96D">
    <w:name w:val="D008860A68C747C0980B55511007C96D"/>
    <w:rsid w:val="00A226CB"/>
    <w:pPr>
      <w:widowControl w:val="0"/>
      <w:jc w:val="both"/>
    </w:pPr>
  </w:style>
  <w:style w:type="paragraph" w:customStyle="1" w:styleId="0935E3E07E8748869434290745F55868">
    <w:name w:val="0935E3E07E8748869434290745F55868"/>
    <w:rsid w:val="00A226CB"/>
    <w:pPr>
      <w:widowControl w:val="0"/>
      <w:jc w:val="both"/>
    </w:pPr>
  </w:style>
  <w:style w:type="paragraph" w:customStyle="1" w:styleId="2A6B4D30A07E43DC82F31C197F1821DA">
    <w:name w:val="2A6B4D30A07E43DC82F31C197F1821DA"/>
    <w:rsid w:val="00A226CB"/>
    <w:pPr>
      <w:widowControl w:val="0"/>
      <w:jc w:val="both"/>
    </w:pPr>
  </w:style>
  <w:style w:type="paragraph" w:customStyle="1" w:styleId="423761F327F1408AB68A1F36F23E3C8A">
    <w:name w:val="423761F327F1408AB68A1F36F23E3C8A"/>
    <w:rsid w:val="00A226CB"/>
    <w:pPr>
      <w:widowControl w:val="0"/>
      <w:jc w:val="both"/>
    </w:pPr>
  </w:style>
  <w:style w:type="paragraph" w:customStyle="1" w:styleId="DBA23CDA39EC495CAE860B300A044054">
    <w:name w:val="DBA23CDA39EC495CAE860B300A044054"/>
    <w:rsid w:val="00A226CB"/>
    <w:pPr>
      <w:widowControl w:val="0"/>
      <w:jc w:val="both"/>
    </w:pPr>
  </w:style>
  <w:style w:type="paragraph" w:customStyle="1" w:styleId="F36DF562817A479F84DA0467C646E58C">
    <w:name w:val="F36DF562817A479F84DA0467C646E58C"/>
    <w:rsid w:val="00A226CB"/>
    <w:pPr>
      <w:widowControl w:val="0"/>
      <w:jc w:val="both"/>
    </w:pPr>
  </w:style>
  <w:style w:type="paragraph" w:customStyle="1" w:styleId="8A9436CE80704A3787101AA22816499B">
    <w:name w:val="8A9436CE80704A3787101AA22816499B"/>
    <w:rsid w:val="00A226C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A2B8DB9-0DB6-4FFA-B6DC-BFC4C7D4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教学科研系列</Template>
  <TotalTime>442</TotalTime>
  <Pages>12</Pages>
  <Words>484</Words>
  <Characters>2760</Characters>
  <Application>Microsoft Office Word</Application>
  <DocSecurity>0</DocSecurity>
  <Lines>23</Lines>
  <Paragraphs>6</Paragraphs>
  <ScaleCrop>false</ScaleCrop>
  <Company>mjw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党政管理系列</dc:title>
  <dc:creator>Administrator</dc:creator>
  <cp:lastModifiedBy>Owner</cp:lastModifiedBy>
  <cp:revision>110</cp:revision>
  <cp:lastPrinted>2020-11-10T09:41:00Z</cp:lastPrinted>
  <dcterms:created xsi:type="dcterms:W3CDTF">2019-10-30T08:58:00Z</dcterms:created>
  <dcterms:modified xsi:type="dcterms:W3CDTF">2020-11-12T09:29:00Z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