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53A" w:rsidRDefault="0082753A" w:rsidP="0082753A">
      <w:pPr>
        <w:autoSpaceDE w:val="0"/>
        <w:autoSpaceDN w:val="0"/>
        <w:adjustRightInd w:val="0"/>
        <w:jc w:val="center"/>
        <w:rPr>
          <w:rFonts w:ascii="仿宋_GB2312" w:eastAsia="仿宋_GB2312" w:hAnsi="华文中宋" w:cs="FZXBSK--GBK1-0"/>
          <w:b/>
          <w:sz w:val="30"/>
          <w:szCs w:val="30"/>
        </w:rPr>
      </w:pPr>
    </w:p>
    <w:p w:rsidR="00B67D70" w:rsidRDefault="00F057FE" w:rsidP="0082753A">
      <w:pPr>
        <w:jc w:val="center"/>
        <w:rPr>
          <w:sz w:val="36"/>
        </w:rPr>
      </w:pPr>
      <w:r>
        <w:rPr>
          <w:noProof/>
        </w:rPr>
        <w:drawing>
          <wp:inline distT="0" distB="0" distL="0" distR="0">
            <wp:extent cx="2622550" cy="50038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753A" w:rsidRPr="00100E25">
        <w:rPr>
          <w:rFonts w:hint="eastAsia"/>
          <w:b/>
          <w:sz w:val="52"/>
          <w:szCs w:val="52"/>
        </w:rPr>
        <w:t>（威海）</w:t>
      </w:r>
    </w:p>
    <w:p w:rsidR="00B67D70" w:rsidRDefault="00B67D70">
      <w:pPr>
        <w:jc w:val="center"/>
        <w:rPr>
          <w:sz w:val="36"/>
        </w:rPr>
      </w:pPr>
    </w:p>
    <w:p w:rsidR="00B67D70" w:rsidRDefault="0082753A">
      <w:pPr>
        <w:jc w:val="center"/>
        <w:rPr>
          <w:b/>
          <w:bCs/>
          <w:sz w:val="44"/>
        </w:rPr>
      </w:pPr>
      <w:r>
        <w:rPr>
          <w:rFonts w:ascii="华文中宋" w:eastAsia="华文中宋" w:hAnsi="华文中宋" w:cs="FZXBSK--GBK1-0" w:hint="eastAsia"/>
          <w:b/>
          <w:sz w:val="52"/>
          <w:szCs w:val="72"/>
        </w:rPr>
        <w:t>申报专业技术职务聘任评审材料</w:t>
      </w:r>
    </w:p>
    <w:p w:rsidR="00B67D70" w:rsidRPr="0082753A" w:rsidRDefault="00B67D70">
      <w:pPr>
        <w:jc w:val="center"/>
        <w:rPr>
          <w:rFonts w:ascii="华文中宋" w:eastAsia="华文中宋" w:hAnsi="华文中宋" w:cs="FZXBSK--GBK1-0"/>
          <w:b/>
          <w:sz w:val="36"/>
          <w:szCs w:val="36"/>
        </w:rPr>
      </w:pPr>
      <w:r w:rsidRPr="0082753A">
        <w:rPr>
          <w:rFonts w:ascii="华文中宋" w:eastAsia="华文中宋" w:hAnsi="华文中宋" w:cs="FZXBSK--GBK1-0" w:hint="eastAsia"/>
          <w:b/>
          <w:sz w:val="36"/>
          <w:szCs w:val="36"/>
        </w:rPr>
        <w:t>（图书</w:t>
      </w:r>
      <w:r w:rsidR="00CD6911" w:rsidRPr="0082753A">
        <w:rPr>
          <w:rFonts w:ascii="华文中宋" w:eastAsia="华文中宋" w:hAnsi="华文中宋" w:cs="FZXBSK--GBK1-0" w:hint="eastAsia"/>
          <w:b/>
          <w:sz w:val="36"/>
          <w:szCs w:val="36"/>
        </w:rPr>
        <w:t>资料</w:t>
      </w:r>
      <w:r w:rsidR="000A5A92" w:rsidRPr="0082753A">
        <w:rPr>
          <w:rFonts w:ascii="华文中宋" w:eastAsia="华文中宋" w:hAnsi="华文中宋" w:cs="FZXBSK--GBK1-0" w:hint="eastAsia"/>
          <w:b/>
          <w:sz w:val="36"/>
          <w:szCs w:val="36"/>
        </w:rPr>
        <w:t>岗位</w:t>
      </w:r>
      <w:r w:rsidRPr="0082753A">
        <w:rPr>
          <w:rFonts w:ascii="华文中宋" w:eastAsia="华文中宋" w:hAnsi="华文中宋" w:cs="FZXBSK--GBK1-0" w:hint="eastAsia"/>
          <w:b/>
          <w:sz w:val="36"/>
          <w:szCs w:val="36"/>
        </w:rPr>
        <w:t>）</w:t>
      </w:r>
    </w:p>
    <w:p w:rsidR="00B67D70" w:rsidRPr="00F8558D" w:rsidRDefault="00B67D70">
      <w:pPr>
        <w:rPr>
          <w:sz w:val="48"/>
          <w:szCs w:val="48"/>
        </w:rPr>
      </w:pPr>
    </w:p>
    <w:p w:rsidR="00B67D70" w:rsidRPr="00F8558D" w:rsidRDefault="00B67D70">
      <w:pPr>
        <w:rPr>
          <w:sz w:val="48"/>
          <w:szCs w:val="48"/>
        </w:rPr>
      </w:pPr>
    </w:p>
    <w:p w:rsidR="00B67D70" w:rsidRPr="00F8558D" w:rsidRDefault="00B67D70">
      <w:pPr>
        <w:rPr>
          <w:sz w:val="48"/>
          <w:szCs w:val="48"/>
        </w:rPr>
      </w:pPr>
    </w:p>
    <w:p w:rsidR="00B67D70" w:rsidRPr="00F8558D" w:rsidRDefault="00B67D70">
      <w:pPr>
        <w:rPr>
          <w:sz w:val="48"/>
          <w:szCs w:val="48"/>
        </w:rPr>
      </w:pPr>
    </w:p>
    <w:p w:rsidR="00B67D70" w:rsidRPr="00F8558D" w:rsidRDefault="00B67D70">
      <w:pPr>
        <w:rPr>
          <w:sz w:val="48"/>
          <w:szCs w:val="48"/>
        </w:rPr>
      </w:pPr>
    </w:p>
    <w:p w:rsidR="00F8558D" w:rsidRPr="00854C42" w:rsidRDefault="00F8558D" w:rsidP="00F8558D">
      <w:pPr>
        <w:rPr>
          <w:sz w:val="52"/>
          <w:szCs w:val="52"/>
        </w:rPr>
      </w:pPr>
    </w:p>
    <w:tbl>
      <w:tblPr>
        <w:tblW w:w="7808" w:type="dxa"/>
        <w:jc w:val="center"/>
        <w:tblLayout w:type="fixed"/>
        <w:tblLook w:val="04A0" w:firstRow="1" w:lastRow="0" w:firstColumn="1" w:lastColumn="0" w:noHBand="0" w:noVBand="1"/>
      </w:tblPr>
      <w:tblGrid>
        <w:gridCol w:w="2548"/>
        <w:gridCol w:w="5260"/>
      </w:tblGrid>
      <w:tr w:rsidR="00F8558D" w:rsidTr="0069633A">
        <w:trPr>
          <w:jc w:val="center"/>
        </w:trPr>
        <w:tc>
          <w:tcPr>
            <w:tcW w:w="2548" w:type="dxa"/>
            <w:vAlign w:val="center"/>
          </w:tcPr>
          <w:p w:rsidR="00F8558D" w:rsidRDefault="00835068" w:rsidP="0069633A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申报</w:t>
            </w:r>
            <w:r w:rsidR="00F8558D">
              <w:rPr>
                <w:rFonts w:ascii="华文中宋" w:eastAsia="华文中宋" w:hAnsi="华文中宋" w:cs="仿宋_GB2312"/>
                <w:sz w:val="36"/>
                <w:szCs w:val="36"/>
              </w:rPr>
              <w:t>职务</w:t>
            </w:r>
            <w:r w:rsidR="00F8558D">
              <w:rPr>
                <w:rFonts w:ascii="华文中宋" w:eastAsia="华文中宋" w:hAnsi="华文中宋" w:cs="仿宋_GB2312" w:hint="eastAsia"/>
                <w:sz w:val="36"/>
                <w:szCs w:val="36"/>
              </w:rPr>
              <w:t>：</w:t>
            </w:r>
          </w:p>
        </w:tc>
        <w:sdt>
          <w:sdtPr>
            <w:rPr>
              <w:rFonts w:ascii="华文中宋" w:eastAsia="华文中宋" w:hAnsi="华文中宋" w:cs="楷体_GB2312"/>
              <w:sz w:val="36"/>
              <w:szCs w:val="36"/>
            </w:rPr>
            <w:id w:val="-681592314"/>
            <w:placeholder>
              <w:docPart w:val="40896BC679E54ADFA65132A243AFAEEB"/>
            </w:placeholder>
            <w:showingPlcHdr/>
            <w:comboBox>
              <w:listItem w:value="选择一项。"/>
              <w:listItem w:displayText="研究馆员" w:value="研究馆员"/>
              <w:listItem w:displayText="副研究馆员" w:value="副研究馆员"/>
              <w:listItem w:displayText="馆员" w:value="馆员"/>
            </w:comboBox>
          </w:sdtPr>
          <w:sdtEndPr/>
          <w:sdtContent>
            <w:tc>
              <w:tcPr>
                <w:tcW w:w="5260" w:type="dxa"/>
                <w:tcBorders>
                  <w:bottom w:val="single" w:sz="4" w:space="0" w:color="auto"/>
                </w:tcBorders>
              </w:tcPr>
              <w:p w:rsidR="00F8558D" w:rsidRDefault="00F8558D" w:rsidP="0069633A"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eastAsia="华文中宋" w:hAnsi="华文中宋" w:cs="楷体_GB2312"/>
                    <w:sz w:val="36"/>
                    <w:szCs w:val="36"/>
                  </w:rPr>
                </w:pPr>
                <w:r>
                  <w:rPr>
                    <w:rStyle w:val="a6"/>
                    <w:rFonts w:hint="eastAsia"/>
                  </w:rPr>
                  <w:t>选择一项。</w:t>
                </w:r>
              </w:p>
            </w:tc>
          </w:sdtContent>
        </w:sdt>
      </w:tr>
      <w:tr w:rsidR="005C36EE" w:rsidTr="0069633A">
        <w:trPr>
          <w:jc w:val="center"/>
        </w:trPr>
        <w:tc>
          <w:tcPr>
            <w:tcW w:w="2548" w:type="dxa"/>
            <w:vAlign w:val="center"/>
          </w:tcPr>
          <w:p w:rsidR="005C36EE" w:rsidRDefault="005C36EE" w:rsidP="005C36EE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 xml:space="preserve">申 </w:t>
            </w:r>
            <w:r>
              <w:rPr>
                <w:rFonts w:ascii="华文中宋" w:eastAsia="华文中宋" w:hAnsi="华文中宋" w:cs="仿宋_GB2312"/>
                <w:sz w:val="36"/>
                <w:szCs w:val="36"/>
              </w:rPr>
              <w:t xml:space="preserve"> </w:t>
            </w: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报 人：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5C36EE" w:rsidRDefault="005C36EE" w:rsidP="005C36EE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sz w:val="36"/>
                <w:szCs w:val="36"/>
              </w:rPr>
            </w:pPr>
          </w:p>
        </w:tc>
      </w:tr>
      <w:tr w:rsidR="005C36EE" w:rsidTr="0069633A">
        <w:trPr>
          <w:jc w:val="center"/>
        </w:trPr>
        <w:tc>
          <w:tcPr>
            <w:tcW w:w="2548" w:type="dxa"/>
            <w:vAlign w:val="center"/>
          </w:tcPr>
          <w:p w:rsidR="005C36EE" w:rsidRDefault="005C36EE" w:rsidP="005C36EE"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所在单位：</w:t>
            </w:r>
          </w:p>
        </w:tc>
        <w:sdt>
          <w:sdtPr>
            <w:rPr>
              <w:rFonts w:ascii="华文中宋" w:eastAsia="华文中宋" w:hAnsi="华文中宋" w:cs="楷体_GB2312"/>
              <w:sz w:val="36"/>
              <w:szCs w:val="36"/>
            </w:rPr>
            <w:id w:val="-848944904"/>
            <w:placeholder>
              <w:docPart w:val="56DE7BFEB572499486FD168B66929DEB"/>
            </w:placeholder>
            <w:showingPlcHdr/>
            <w:comboBox>
              <w:listItem w:value="选择一项。"/>
              <w:listItem w:displayText="党委工作部" w:value="党委工作部"/>
              <w:listItem w:displayText="图书馆" w:value="图书馆"/>
            </w:comboBox>
          </w:sdtPr>
          <w:sdtEndPr/>
          <w:sdtContent>
            <w:tc>
              <w:tcPr>
                <w:tcW w:w="526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:rsidR="005C36EE" w:rsidRDefault="005C36EE" w:rsidP="005C36EE"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eastAsia="华文中宋" w:hAnsi="华文中宋" w:cs="楷体_GB2312"/>
                    <w:sz w:val="36"/>
                    <w:szCs w:val="36"/>
                  </w:rPr>
                </w:pPr>
                <w:r>
                  <w:rPr>
                    <w:rStyle w:val="a6"/>
                    <w:rFonts w:hint="eastAsia"/>
                  </w:rPr>
                  <w:t>选择一项。</w:t>
                </w:r>
              </w:p>
            </w:tc>
          </w:sdtContent>
        </w:sdt>
      </w:tr>
      <w:tr w:rsidR="005C36EE" w:rsidTr="0069633A">
        <w:trPr>
          <w:jc w:val="center"/>
        </w:trPr>
        <w:tc>
          <w:tcPr>
            <w:tcW w:w="2548" w:type="dxa"/>
            <w:vAlign w:val="center"/>
          </w:tcPr>
          <w:p w:rsidR="005C36EE" w:rsidRDefault="005C36EE" w:rsidP="005C36EE"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5C36EE" w:rsidRDefault="005C36EE" w:rsidP="005C36EE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sz w:val="36"/>
                <w:szCs w:val="36"/>
              </w:rPr>
            </w:pPr>
          </w:p>
        </w:tc>
      </w:tr>
      <w:tr w:rsidR="005C36EE" w:rsidTr="0069633A">
        <w:trPr>
          <w:jc w:val="center"/>
        </w:trPr>
        <w:tc>
          <w:tcPr>
            <w:tcW w:w="2548" w:type="dxa"/>
            <w:vAlign w:val="center"/>
          </w:tcPr>
          <w:p w:rsidR="005C36EE" w:rsidRDefault="005C36EE" w:rsidP="005C36EE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仿宋_GB2312"/>
                <w:sz w:val="36"/>
                <w:szCs w:val="36"/>
              </w:rPr>
            </w:pPr>
            <w:r>
              <w:rPr>
                <w:rFonts w:ascii="华文中宋" w:eastAsia="华文中宋" w:hAnsi="华文中宋" w:cs="仿宋_GB2312" w:hint="eastAsia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sz="4" w:space="0" w:color="auto"/>
              <w:bottom w:val="single" w:sz="4" w:space="0" w:color="auto"/>
            </w:tcBorders>
          </w:tcPr>
          <w:p w:rsidR="005C36EE" w:rsidRDefault="005C36EE" w:rsidP="005C36EE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eastAsia="华文中宋" w:hAnsi="华文中宋" w:cs="楷体_GB2312"/>
                <w:sz w:val="36"/>
                <w:szCs w:val="36"/>
              </w:rPr>
            </w:pPr>
          </w:p>
        </w:tc>
      </w:tr>
    </w:tbl>
    <w:p w:rsidR="00F8558D" w:rsidRPr="00F8558D" w:rsidRDefault="00F8558D" w:rsidP="00F8558D">
      <w:pPr>
        <w:autoSpaceDE w:val="0"/>
        <w:autoSpaceDN w:val="0"/>
        <w:adjustRightInd w:val="0"/>
        <w:spacing w:line="600" w:lineRule="exact"/>
        <w:rPr>
          <w:rFonts w:ascii="仿宋_GB2312" w:eastAsia="仿宋_GB2312" w:hAnsi="仿宋_GB2312" w:cs="仿宋_GB2312"/>
          <w:sz w:val="48"/>
          <w:szCs w:val="48"/>
        </w:rPr>
      </w:pPr>
    </w:p>
    <w:p w:rsidR="00B67D70" w:rsidRPr="00F8558D" w:rsidRDefault="00B67D70">
      <w:pPr>
        <w:rPr>
          <w:sz w:val="48"/>
          <w:szCs w:val="48"/>
        </w:rPr>
      </w:pPr>
    </w:p>
    <w:p w:rsidR="00B67D70" w:rsidRPr="00F8558D" w:rsidRDefault="00B67D70">
      <w:pPr>
        <w:rPr>
          <w:sz w:val="48"/>
          <w:szCs w:val="48"/>
        </w:rPr>
      </w:pPr>
    </w:p>
    <w:p w:rsidR="00405C67" w:rsidRDefault="00405C67" w:rsidP="00405C67">
      <w:pPr>
        <w:autoSpaceDE w:val="0"/>
        <w:autoSpaceDN w:val="0"/>
        <w:adjustRightInd w:val="0"/>
        <w:snapToGrid w:val="0"/>
        <w:spacing w:afterLines="100" w:after="240" w:line="600" w:lineRule="exact"/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 w:hint="eastAsia"/>
          <w:b/>
          <w:sz w:val="36"/>
          <w:szCs w:val="36"/>
        </w:rPr>
        <w:t>哈尔滨工业大学（威海）制</w:t>
      </w:r>
    </w:p>
    <w:p w:rsidR="005E28D4" w:rsidRDefault="00405C67" w:rsidP="005E28D4">
      <w:pPr>
        <w:autoSpaceDE w:val="0"/>
        <w:autoSpaceDN w:val="0"/>
        <w:adjustRightInd w:val="0"/>
        <w:spacing w:line="600" w:lineRule="exact"/>
        <w:jc w:val="center"/>
        <w:rPr>
          <w:rFonts w:ascii="华文中宋" w:eastAsia="华文中宋" w:hAnsi="华文中宋" w:cs="仿宋_GB2312"/>
          <w:sz w:val="36"/>
          <w:szCs w:val="36"/>
        </w:rPr>
      </w:pPr>
      <w:r>
        <w:rPr>
          <w:rFonts w:eastAsia="仿宋_GB2312"/>
          <w:b/>
          <w:sz w:val="28"/>
          <w:szCs w:val="28"/>
        </w:rPr>
        <w:t>二Ｏ</w:t>
      </w:r>
      <w:r w:rsidR="00E94F11">
        <w:rPr>
          <w:rFonts w:eastAsia="仿宋_GB2312"/>
          <w:b/>
          <w:sz w:val="28"/>
          <w:szCs w:val="28"/>
        </w:rPr>
        <w:t>二Ｏ</w:t>
      </w:r>
      <w:r>
        <w:rPr>
          <w:rFonts w:eastAsia="仿宋_GB2312"/>
          <w:b/>
          <w:sz w:val="28"/>
          <w:szCs w:val="28"/>
        </w:rPr>
        <w:t>年制</w:t>
      </w:r>
    </w:p>
    <w:p w:rsidR="005E28D4" w:rsidRDefault="005E28D4">
      <w:pPr>
        <w:rPr>
          <w:rFonts w:ascii="华文中宋" w:eastAsia="华文中宋" w:hAnsi="华文中宋" w:cs="仿宋_GB2312"/>
          <w:sz w:val="36"/>
          <w:szCs w:val="36"/>
        </w:rPr>
      </w:pPr>
      <w:r>
        <w:rPr>
          <w:rFonts w:ascii="华文中宋" w:eastAsia="华文中宋" w:hAnsi="华文中宋" w:cs="仿宋_GB2312"/>
          <w:sz w:val="36"/>
          <w:szCs w:val="36"/>
        </w:rPr>
        <w:br w:type="page"/>
      </w:r>
    </w:p>
    <w:p w:rsidR="005E28D4" w:rsidRDefault="005E28D4" w:rsidP="005E28D4">
      <w:pPr>
        <w:autoSpaceDE w:val="0"/>
        <w:autoSpaceDN w:val="0"/>
        <w:adjustRightInd w:val="0"/>
        <w:spacing w:line="600" w:lineRule="exact"/>
        <w:jc w:val="center"/>
        <w:rPr>
          <w:rFonts w:ascii="仿宋" w:eastAsia="仿宋" w:hAnsi="仿宋"/>
          <w:b/>
          <w:sz w:val="40"/>
        </w:rPr>
      </w:pPr>
    </w:p>
    <w:p w:rsidR="00405C67" w:rsidRDefault="00405C67" w:rsidP="005E28D4">
      <w:pPr>
        <w:autoSpaceDE w:val="0"/>
        <w:autoSpaceDN w:val="0"/>
        <w:adjustRightInd w:val="0"/>
        <w:spacing w:beforeLines="200" w:before="480" w:afterLines="100" w:after="240" w:line="600" w:lineRule="exact"/>
        <w:jc w:val="center"/>
        <w:rPr>
          <w:rFonts w:ascii="仿宋" w:eastAsia="仿宋" w:hAnsi="仿宋"/>
          <w:b/>
          <w:sz w:val="32"/>
          <w:u w:val="single"/>
        </w:rPr>
      </w:pPr>
      <w:r>
        <w:rPr>
          <w:rFonts w:ascii="仿宋" w:eastAsia="仿宋" w:hAnsi="仿宋" w:hint="eastAsia"/>
          <w:b/>
          <w:sz w:val="40"/>
        </w:rPr>
        <w:t>填  写  说  明</w:t>
      </w:r>
    </w:p>
    <w:p w:rsidR="00405C67" w:rsidRDefault="00405C67" w:rsidP="00405C67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申请人需认真阅读，如实填写，严禁擅自修改表格。</w:t>
      </w:r>
    </w:p>
    <w:p w:rsidR="00E94F11" w:rsidRDefault="00E94F11" w:rsidP="00E94F11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请填写任现专业技术职务以来所取得的成果业绩。</w:t>
      </w:r>
    </w:p>
    <w:p w:rsidR="00405C67" w:rsidRDefault="00405C67" w:rsidP="00405C67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封面的“所在单位”请填写申请人</w:t>
      </w:r>
      <w:r w:rsidR="004A64C6">
        <w:rPr>
          <w:rFonts w:ascii="仿宋" w:eastAsia="仿宋" w:hAnsi="仿宋" w:hint="eastAsia"/>
          <w:sz w:val="28"/>
          <w:szCs w:val="28"/>
        </w:rPr>
        <w:t>所在职能部处或直属单位名称。</w:t>
      </w:r>
    </w:p>
    <w:p w:rsidR="00405C67" w:rsidRDefault="00405C67" w:rsidP="00405C67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表格中的“申请人承诺”须由本人亲笔签名。</w:t>
      </w:r>
    </w:p>
    <w:p w:rsidR="00E94F11" w:rsidRDefault="00E94F11" w:rsidP="00E94F11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表格中的“推荐单位基层党组织意见”须由推荐单位基层党组织填写，并须由相关</w:t>
      </w:r>
      <w:r>
        <w:rPr>
          <w:rFonts w:ascii="仿宋" w:eastAsia="仿宋" w:hAnsi="仿宋" w:hint="eastAsia"/>
          <w:sz w:val="28"/>
        </w:rPr>
        <w:t>负责人签字</w:t>
      </w:r>
      <w:r>
        <w:rPr>
          <w:rFonts w:ascii="仿宋" w:eastAsia="仿宋" w:hAnsi="仿宋" w:hint="eastAsia"/>
          <w:sz w:val="28"/>
          <w:szCs w:val="28"/>
        </w:rPr>
        <w:t>并盖公章。</w:t>
      </w:r>
    </w:p>
    <w:p w:rsidR="00E94F11" w:rsidRDefault="00E94F11" w:rsidP="00E94F11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表格中的“推荐单位意见”须由推荐单位填写，并须由单位负责人签字并盖公章。</w:t>
      </w:r>
    </w:p>
    <w:p w:rsidR="00405C67" w:rsidRDefault="00405C67" w:rsidP="00405C67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表中无内容填写部分，应写“无”。</w:t>
      </w:r>
    </w:p>
    <w:p w:rsidR="00E94F11" w:rsidRDefault="00E94F11" w:rsidP="00E94F11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请申请人严格按照规范要求填写，并在填写完成后删除填写示例。</w:t>
      </w:r>
    </w:p>
    <w:p w:rsidR="00405C67" w:rsidRDefault="00405C67" w:rsidP="00405C67">
      <w:pPr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Lines="50" w:after="120" w:line="276" w:lineRule="auto"/>
        <w:ind w:left="709" w:hanging="567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申请人需使用Word2007以上版本软件及“.docx”文件类型填写，并</w:t>
      </w:r>
      <w:r w:rsidRPr="002212DE">
        <w:rPr>
          <w:rFonts w:ascii="仿宋" w:eastAsia="仿宋" w:hAnsi="仿宋" w:hint="eastAsia"/>
          <w:sz w:val="28"/>
          <w:szCs w:val="28"/>
        </w:rPr>
        <w:t>单面打印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10465F" w:rsidRDefault="0010465F" w:rsidP="000A182C">
      <w:pPr>
        <w:widowControl w:val="0"/>
        <w:autoSpaceDE w:val="0"/>
        <w:autoSpaceDN w:val="0"/>
        <w:adjustRightInd w:val="0"/>
        <w:snapToGrid w:val="0"/>
        <w:spacing w:afterLines="50" w:after="120" w:line="276" w:lineRule="auto"/>
        <w:jc w:val="both"/>
        <w:rPr>
          <w:rFonts w:ascii="仿宋" w:eastAsia="仿宋" w:hAnsi="仿宋"/>
          <w:sz w:val="28"/>
          <w:szCs w:val="28"/>
        </w:rPr>
        <w:sectPr w:rsidR="0010465F" w:rsidSect="002346E2">
          <w:headerReference w:type="default" r:id="rId9"/>
          <w:footerReference w:type="default" r:id="rId10"/>
          <w:type w:val="oddPage"/>
          <w:pgSz w:w="11906" w:h="16838" w:code="9"/>
          <w:pgMar w:top="1418" w:right="1418" w:bottom="1418" w:left="1440" w:header="709" w:footer="709" w:gutter="284"/>
          <w:cols w:space="708"/>
          <w:docGrid w:linePitch="360"/>
        </w:sectPr>
      </w:pPr>
    </w:p>
    <w:p w:rsidR="00BF61F2" w:rsidRDefault="00BF61F2" w:rsidP="00BF61F2">
      <w:pPr>
        <w:autoSpaceDE w:val="0"/>
        <w:autoSpaceDN w:val="0"/>
        <w:adjustRightInd w:val="0"/>
        <w:snapToGrid w:val="0"/>
        <w:spacing w:afterLines="50" w:after="120" w:line="600" w:lineRule="exact"/>
        <w:outlineLvl w:val="0"/>
        <w:rPr>
          <w:rFonts w:ascii="黑体" w:eastAsia="黑体" w:hAnsi="黑体" w:cs="FZFSK--GBK1-0"/>
          <w:b/>
          <w:sz w:val="28"/>
          <w:szCs w:val="28"/>
        </w:rPr>
      </w:pPr>
      <w:r w:rsidRPr="00A14A75">
        <w:rPr>
          <w:rFonts w:ascii="黑体" w:eastAsia="黑体" w:hAnsi="黑体" w:cs="FZFSK--GBK1-0" w:hint="eastAsia"/>
          <w:b/>
          <w:sz w:val="28"/>
          <w:szCs w:val="28"/>
        </w:rPr>
        <w:lastRenderedPageBreak/>
        <w:t>一、个人情况</w:t>
      </w:r>
    </w:p>
    <w:tbl>
      <w:tblPr>
        <w:tblW w:w="9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3"/>
        <w:gridCol w:w="990"/>
        <w:gridCol w:w="1276"/>
        <w:gridCol w:w="1043"/>
        <w:gridCol w:w="233"/>
        <w:gridCol w:w="1279"/>
        <w:gridCol w:w="1276"/>
        <w:gridCol w:w="938"/>
        <w:gridCol w:w="766"/>
      </w:tblGrid>
      <w:tr w:rsidR="004F5906" w:rsidTr="004F5906">
        <w:trPr>
          <w:trHeight w:hRule="exact" w:val="567"/>
          <w:jc w:val="center"/>
        </w:trPr>
        <w:tc>
          <w:tcPr>
            <w:tcW w:w="9360" w:type="dxa"/>
            <w:gridSpan w:val="10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Pr="004F5906" w:rsidRDefault="004F5906" w:rsidP="004F5906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</w:rPr>
            </w:pPr>
            <w:r w:rsidRPr="004F5906">
              <w:rPr>
                <w:rFonts w:ascii="黑体" w:eastAsia="黑体" w:hAnsi="黑体" w:hint="eastAsia"/>
                <w:b/>
              </w:rPr>
              <w:t>1</w:t>
            </w:r>
            <w:r w:rsidRPr="004F5906">
              <w:rPr>
                <w:rFonts w:ascii="黑体" w:eastAsia="黑体" w:hAnsi="黑体"/>
                <w:b/>
              </w:rPr>
              <w:t>.1</w:t>
            </w:r>
            <w:r w:rsidRPr="004F5906">
              <w:rPr>
                <w:rFonts w:ascii="黑体" w:eastAsia="黑体" w:hAnsi="黑体" w:hint="eastAsia"/>
                <w:b/>
              </w:rPr>
              <w:t>个人基本信息</w:t>
            </w:r>
          </w:p>
        </w:tc>
      </w:tr>
      <w:tr w:rsidR="004F5906" w:rsidTr="00C6378F">
        <w:trPr>
          <w:trHeight w:hRule="exact" w:val="737"/>
          <w:jc w:val="center"/>
        </w:trPr>
        <w:tc>
          <w:tcPr>
            <w:tcW w:w="12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姓</w:t>
            </w:r>
            <w:r w:rsidRPr="00880ACA">
              <w:rPr>
                <w:rFonts w:ascii="黑体" w:eastAsia="黑体" w:hAnsi="黑体" w:hint="eastAsia"/>
                <w:spacing w:val="-4"/>
              </w:rPr>
              <w:t xml:space="preserve">    </w:t>
            </w:r>
            <w:r w:rsidRPr="00880ACA">
              <w:rPr>
                <w:rFonts w:ascii="黑体" w:eastAsia="黑体" w:hAnsi="黑体" w:hint="eastAsia"/>
              </w:rPr>
              <w:t>名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性</w:t>
            </w:r>
            <w:r w:rsidRPr="00880ACA">
              <w:rPr>
                <w:rFonts w:ascii="黑体" w:eastAsia="黑体" w:hAnsi="黑体" w:hint="eastAsia"/>
                <w:spacing w:val="-4"/>
              </w:rPr>
              <w:t xml:space="preserve">    </w:t>
            </w:r>
            <w:r w:rsidRPr="00880ACA">
              <w:rPr>
                <w:rFonts w:ascii="黑体" w:eastAsia="黑体" w:hAnsi="黑体" w:hint="eastAsia"/>
              </w:rPr>
              <w:t>别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  <w:spacing w:val="-4"/>
              </w:rPr>
              <w:t>出生日期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一</w:t>
            </w:r>
            <w:r>
              <w:rPr>
                <w:rFonts w:ascii="仿宋_GB2312" w:eastAsia="仿宋_GB2312" w:hAnsi="华文仿宋"/>
              </w:rPr>
              <w:t>寸近照</w:t>
            </w:r>
          </w:p>
        </w:tc>
      </w:tr>
      <w:tr w:rsidR="004F5906" w:rsidTr="00C6378F">
        <w:trPr>
          <w:trHeight w:hRule="exact" w:val="737"/>
          <w:jc w:val="center"/>
        </w:trPr>
        <w:tc>
          <w:tcPr>
            <w:tcW w:w="12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政治面貌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  <w:spacing w:val="-4"/>
              </w:rPr>
              <w:t>民    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籍</w:t>
            </w:r>
            <w:r w:rsidRPr="00880ACA">
              <w:rPr>
                <w:rFonts w:ascii="黑体" w:eastAsia="黑体" w:hAnsi="黑体" w:hint="eastAsia"/>
                <w:spacing w:val="-4"/>
              </w:rPr>
              <w:t xml:space="preserve">    </w:t>
            </w:r>
            <w:r w:rsidRPr="00880ACA">
              <w:rPr>
                <w:rFonts w:ascii="黑体" w:eastAsia="黑体" w:hAnsi="黑体" w:hint="eastAsia"/>
              </w:rPr>
              <w:t>贯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4F5906" w:rsidTr="00C6378F">
        <w:trPr>
          <w:trHeight w:hRule="exact" w:val="737"/>
          <w:jc w:val="center"/>
        </w:trPr>
        <w:tc>
          <w:tcPr>
            <w:tcW w:w="12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CE32A5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最高学位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CE32A5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获得时间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最高专业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4F5906" w:rsidTr="00C6378F">
        <w:trPr>
          <w:trHeight w:hRule="exact" w:val="737"/>
          <w:jc w:val="center"/>
        </w:trPr>
        <w:tc>
          <w:tcPr>
            <w:tcW w:w="12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CE32A5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最高学历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CE32A5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毕业时间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现</w:t>
            </w:r>
            <w:r w:rsidRPr="00880ACA">
              <w:rPr>
                <w:rFonts w:ascii="黑体" w:eastAsia="黑体" w:hAnsi="黑体" w:hint="eastAsia"/>
              </w:rPr>
              <w:t>专业技术职务</w:t>
            </w:r>
          </w:p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黑体" w:eastAsia="黑体" w:hAnsi="黑体" w:hint="eastAsia"/>
              </w:rPr>
              <w:t>及聘任时间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4F5906" w:rsidTr="004F5906">
        <w:trPr>
          <w:trHeight w:val="567"/>
          <w:jc w:val="center"/>
        </w:trPr>
        <w:tc>
          <w:tcPr>
            <w:tcW w:w="9360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Pr="00A03F48" w:rsidRDefault="004F5906" w:rsidP="00054524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 w:rsidRPr="00A03F48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A03F48">
              <w:rPr>
                <w:rFonts w:ascii="黑体" w:eastAsia="黑体" w:hAnsi="黑体"/>
                <w:b/>
                <w:szCs w:val="21"/>
              </w:rPr>
              <w:t>.</w:t>
            </w:r>
            <w:r>
              <w:rPr>
                <w:rFonts w:ascii="黑体" w:eastAsia="黑体" w:hAnsi="黑体"/>
                <w:b/>
                <w:szCs w:val="21"/>
              </w:rPr>
              <w:t>2</w:t>
            </w:r>
            <w:r w:rsidRPr="00A03F48">
              <w:rPr>
                <w:rFonts w:ascii="黑体" w:eastAsia="黑体" w:hAnsi="黑体" w:hint="eastAsia"/>
                <w:b/>
                <w:szCs w:val="21"/>
              </w:rPr>
              <w:t>教育及工作经历</w:t>
            </w: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教育经历</w:t>
            </w:r>
          </w:p>
          <w:p w:rsidR="004F5906" w:rsidRDefault="004F5906" w:rsidP="00054524">
            <w:pPr>
              <w:snapToGrid w:val="0"/>
              <w:jc w:val="center"/>
              <w:rPr>
                <w:rFonts w:ascii="楷体_GB2312" w:eastAsia="楷体_GB2312"/>
                <w:szCs w:val="21"/>
              </w:rPr>
            </w:pPr>
            <w:r w:rsidRPr="00880ACA">
              <w:rPr>
                <w:rFonts w:ascii="仿宋_GB2312" w:eastAsia="仿宋_GB2312" w:hAnsi="华文仿宋" w:hint="eastAsia"/>
              </w:rPr>
              <w:t>(从本科起)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起止时间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院校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专业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学位</w:t>
            </w: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2001.09-2005.07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控制科学与工程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学士</w:t>
            </w: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2005.09-2007.07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控制科学与工程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硕士</w:t>
            </w: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工作经历</w:t>
            </w:r>
          </w:p>
          <w:p w:rsidR="004F5906" w:rsidRPr="00880ACA" w:rsidRDefault="004F5906" w:rsidP="00054524">
            <w:pPr>
              <w:snapToGrid w:val="0"/>
              <w:jc w:val="center"/>
              <w:rPr>
                <w:rFonts w:ascii="楷体_GB2312" w:eastAsia="楷体_GB2312"/>
                <w:spacing w:val="-20"/>
                <w:szCs w:val="21"/>
              </w:rPr>
            </w:pPr>
            <w:r w:rsidRPr="00880ACA">
              <w:rPr>
                <w:rFonts w:ascii="仿宋_GB2312" w:eastAsia="仿宋_GB2312" w:hAnsi="华文仿宋" w:hint="eastAsia"/>
                <w:spacing w:val="-20"/>
                <w:szCs w:val="21"/>
              </w:rPr>
              <w:t>(</w:t>
            </w:r>
            <w:r>
              <w:rPr>
                <w:rFonts w:ascii="仿宋_GB2312" w:eastAsia="仿宋_GB2312" w:hAnsi="华文仿宋" w:hint="eastAsia"/>
                <w:spacing w:val="-20"/>
                <w:szCs w:val="21"/>
              </w:rPr>
              <w:t>含海内外进修访学、博士后及</w:t>
            </w:r>
            <w:r w:rsidRPr="00880ACA">
              <w:rPr>
                <w:rFonts w:ascii="仿宋_GB2312" w:eastAsia="仿宋_GB2312" w:hAnsi="华文仿宋" w:hint="eastAsia"/>
                <w:spacing w:val="-20"/>
                <w:szCs w:val="21"/>
              </w:rPr>
              <w:t>兼职)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起止时间</w:t>
            </w: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Pr="00880ACA" w:rsidRDefault="004F5906" w:rsidP="00054524">
            <w:pPr>
              <w:snapToGrid w:val="0"/>
              <w:jc w:val="center"/>
              <w:rPr>
                <w:rFonts w:ascii="黑体" w:eastAsia="黑体" w:hAnsi="黑体"/>
              </w:rPr>
            </w:pPr>
            <w:r w:rsidRPr="00880ACA">
              <w:rPr>
                <w:rFonts w:ascii="黑体" w:eastAsia="黑体" w:hAnsi="黑体" w:hint="eastAsia"/>
              </w:rPr>
              <w:t>工作单位及职务</w:t>
            </w: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2015.12-至今</w:t>
            </w: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哈尔滨工业大学（威海）讲师</w:t>
            </w: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  <w:color w:val="FF0000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2012.01-2015.12</w:t>
            </w: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  <w:color w:val="FF0000"/>
              </w:rPr>
            </w:pPr>
            <w:r>
              <w:rPr>
                <w:rFonts w:ascii="仿宋_GB2312" w:eastAsia="仿宋_GB2312" w:hAnsi="华文仿宋" w:hint="eastAsia"/>
                <w:color w:val="FF0000"/>
              </w:rPr>
              <w:t>哈尔滨工业大学（威海）助教</w:t>
            </w: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C6378F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6378F" w:rsidRDefault="00C6378F" w:rsidP="00054524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Default="00C6378F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6378F" w:rsidRDefault="00C6378F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4F5906" w:rsidTr="00C6378F">
        <w:trPr>
          <w:trHeight w:val="567"/>
          <w:jc w:val="center"/>
        </w:trPr>
        <w:tc>
          <w:tcPr>
            <w:tcW w:w="127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rPr>
                <w:rFonts w:ascii="仿宋_GB2312" w:eastAsia="仿宋_GB2312" w:hAnsi="华文仿宋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  <w:tc>
          <w:tcPr>
            <w:tcW w:w="5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Default="004F5906" w:rsidP="00054524">
            <w:pPr>
              <w:snapToGrid w:val="0"/>
              <w:jc w:val="center"/>
              <w:rPr>
                <w:rFonts w:ascii="仿宋_GB2312" w:eastAsia="仿宋_GB2312" w:hAnsi="华文仿宋"/>
              </w:rPr>
            </w:pPr>
          </w:p>
        </w:tc>
      </w:tr>
      <w:tr w:rsidR="004F5906" w:rsidTr="004F5906">
        <w:trPr>
          <w:trHeight w:val="567"/>
          <w:jc w:val="center"/>
        </w:trPr>
        <w:tc>
          <w:tcPr>
            <w:tcW w:w="9360" w:type="dxa"/>
            <w:gridSpan w:val="10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Pr="007E46DD" w:rsidRDefault="004F5906" w:rsidP="004F5906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 w:rsidRPr="007E46DD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7E46DD">
              <w:rPr>
                <w:rFonts w:ascii="黑体" w:eastAsia="黑体" w:hAnsi="黑体"/>
                <w:b/>
                <w:szCs w:val="21"/>
              </w:rPr>
              <w:t>.</w:t>
            </w:r>
            <w:r>
              <w:rPr>
                <w:rFonts w:ascii="黑体" w:eastAsia="黑体" w:hAnsi="黑体"/>
                <w:b/>
                <w:szCs w:val="21"/>
              </w:rPr>
              <w:t>3</w:t>
            </w:r>
            <w:r w:rsidRPr="007E46DD">
              <w:rPr>
                <w:rFonts w:ascii="黑体" w:eastAsia="黑体" w:hAnsi="黑体" w:hint="eastAsia"/>
                <w:b/>
                <w:szCs w:val="21"/>
              </w:rPr>
              <w:t>主要学术</w:t>
            </w:r>
            <w:r>
              <w:rPr>
                <w:rFonts w:ascii="黑体" w:eastAsia="黑体" w:hAnsi="黑体" w:hint="eastAsia"/>
                <w:b/>
                <w:szCs w:val="21"/>
              </w:rPr>
              <w:t>团体</w:t>
            </w:r>
            <w:r w:rsidRPr="007E46DD">
              <w:rPr>
                <w:rFonts w:ascii="黑体" w:eastAsia="黑体" w:hAnsi="黑体" w:hint="eastAsia"/>
                <w:b/>
                <w:szCs w:val="21"/>
              </w:rPr>
              <w:t>任职情况</w:t>
            </w:r>
          </w:p>
        </w:tc>
      </w:tr>
      <w:tr w:rsidR="004F5906" w:rsidTr="00C6378F">
        <w:trPr>
          <w:trHeight w:val="874"/>
          <w:jc w:val="center"/>
        </w:trPr>
        <w:tc>
          <w:tcPr>
            <w:tcW w:w="9360" w:type="dxa"/>
            <w:gridSpan w:val="10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Pr="00273A5D" w:rsidRDefault="004F5906" w:rsidP="004F5906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  <w:tr w:rsidR="004F5906" w:rsidTr="004F5906">
        <w:trPr>
          <w:trHeight w:val="567"/>
          <w:jc w:val="center"/>
        </w:trPr>
        <w:tc>
          <w:tcPr>
            <w:tcW w:w="9360" w:type="dxa"/>
            <w:gridSpan w:val="10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F5906" w:rsidRPr="007E46DD" w:rsidRDefault="004F5906" w:rsidP="004F5906">
            <w:pPr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 w:rsidRPr="007E46DD">
              <w:rPr>
                <w:rFonts w:ascii="黑体" w:eastAsia="黑体" w:hAnsi="黑体" w:hint="eastAsia"/>
                <w:b/>
                <w:szCs w:val="21"/>
              </w:rPr>
              <w:t>1</w:t>
            </w:r>
            <w:r w:rsidRPr="007E46DD">
              <w:rPr>
                <w:rFonts w:ascii="黑体" w:eastAsia="黑体" w:hAnsi="黑体"/>
                <w:b/>
                <w:szCs w:val="21"/>
              </w:rPr>
              <w:t>.</w:t>
            </w:r>
            <w:r>
              <w:rPr>
                <w:rFonts w:ascii="黑体" w:eastAsia="黑体" w:hAnsi="黑体"/>
                <w:b/>
                <w:szCs w:val="21"/>
              </w:rPr>
              <w:t>4</w:t>
            </w:r>
            <w:r w:rsidRPr="007E46DD">
              <w:rPr>
                <w:rFonts w:ascii="黑体" w:eastAsia="黑体" w:hAnsi="黑体" w:hint="eastAsia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符合申报条件情况</w:t>
            </w:r>
          </w:p>
        </w:tc>
      </w:tr>
      <w:tr w:rsidR="00C6378F" w:rsidTr="00C6378F">
        <w:trPr>
          <w:trHeight w:val="567"/>
          <w:jc w:val="center"/>
        </w:trPr>
        <w:tc>
          <w:tcPr>
            <w:tcW w:w="1560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6378F" w:rsidRPr="00273A5D" w:rsidRDefault="00C6378F" w:rsidP="00C6378F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 w:hint="eastAsia"/>
                <w:kern w:val="2"/>
              </w:rPr>
              <w:t>必要条件</w:t>
            </w:r>
          </w:p>
        </w:tc>
        <w:tc>
          <w:tcPr>
            <w:tcW w:w="331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6378F" w:rsidRPr="00273A5D" w:rsidRDefault="00C6378F" w:rsidP="00C6378F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6378F" w:rsidRPr="00273A5D" w:rsidRDefault="00C6378F" w:rsidP="00C6378F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  <w:r>
              <w:rPr>
                <w:rFonts w:ascii="仿宋_GB2312" w:eastAsia="仿宋_GB2312" w:hAnsi="华文仿宋" w:hint="eastAsia"/>
                <w:kern w:val="2"/>
              </w:rPr>
              <w:t>可选条件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6378F" w:rsidRPr="00273A5D" w:rsidRDefault="00C6378F" w:rsidP="00C6378F">
            <w:pPr>
              <w:widowControl w:val="0"/>
              <w:snapToGrid w:val="0"/>
              <w:jc w:val="center"/>
              <w:rPr>
                <w:rFonts w:ascii="仿宋_GB2312" w:eastAsia="仿宋_GB2312" w:hAnsi="华文仿宋"/>
                <w:kern w:val="2"/>
              </w:rPr>
            </w:pPr>
          </w:p>
        </w:tc>
      </w:tr>
    </w:tbl>
    <w:p w:rsidR="002425BC" w:rsidRPr="00766FEC" w:rsidRDefault="002425BC" w:rsidP="002425BC">
      <w:pPr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ascii="黑体" w:eastAsia="黑体" w:hAnsi="黑体" w:cs="FZFSK--GBK1-0" w:hint="eastAsia"/>
          <w:b/>
          <w:spacing w:val="-10"/>
          <w:sz w:val="32"/>
          <w:szCs w:val="32"/>
        </w:rPr>
        <w:lastRenderedPageBreak/>
        <w:t>二、代表性业绩</w:t>
      </w:r>
    </w:p>
    <w:p w:rsidR="002425BC" w:rsidRPr="002244DD" w:rsidRDefault="002425BC" w:rsidP="002425BC">
      <w:pPr>
        <w:autoSpaceDE w:val="0"/>
        <w:autoSpaceDN w:val="0"/>
        <w:adjustRightInd w:val="0"/>
        <w:snapToGrid w:val="0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ascii="黑体" w:eastAsia="黑体" w:hAnsi="黑体" w:hint="eastAsia"/>
        </w:rPr>
        <w:t>任现职以来最具代表性的五项业绩</w:t>
      </w:r>
      <w:r w:rsidRPr="000B0C09">
        <w:rPr>
          <w:rFonts w:ascii="黑体" w:eastAsia="黑体" w:hAnsi="黑体" w:hint="eastAsia"/>
        </w:rPr>
        <w:t xml:space="preserve"> 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(按重要性先后填写</w:t>
      </w:r>
      <w:r>
        <w:rPr>
          <w:rFonts w:ascii="仿宋_GB2312" w:eastAsia="仿宋_GB2312" w:cs="FZFSK--GBK1-0" w:hint="eastAsia"/>
          <w:color w:val="000000"/>
          <w:spacing w:val="-10"/>
          <w:szCs w:val="21"/>
        </w:rPr>
        <w:t>，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此部分内容需在“</w:t>
      </w:r>
      <w:r>
        <w:rPr>
          <w:rFonts w:ascii="仿宋_GB2312" w:eastAsia="仿宋_GB2312" w:cs="FZFSK--GBK1-0" w:hint="eastAsia"/>
          <w:color w:val="000000"/>
          <w:spacing w:val="-10"/>
          <w:szCs w:val="21"/>
        </w:rPr>
        <w:t>三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、</w:t>
      </w:r>
      <w:r>
        <w:rPr>
          <w:rFonts w:ascii="仿宋_GB2312" w:eastAsia="仿宋_GB2312" w:cs="FZFSK--GBK1-0" w:hint="eastAsia"/>
          <w:color w:val="000000"/>
          <w:spacing w:val="-10"/>
          <w:szCs w:val="21"/>
        </w:rPr>
        <w:t>主要工作业绩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”中体现</w:t>
      </w:r>
      <w:r w:rsidR="001768DE">
        <w:rPr>
          <w:rFonts w:ascii="仿宋_GB2312" w:eastAsia="仿宋_GB2312" w:cs="FZFSK--GBK1-0" w:hint="eastAsia"/>
          <w:color w:val="000000"/>
          <w:spacing w:val="-10"/>
          <w:szCs w:val="21"/>
        </w:rPr>
        <w:t>，</w:t>
      </w:r>
      <w:r w:rsidR="002E31B8" w:rsidRPr="00A646C5">
        <w:rPr>
          <w:rFonts w:ascii="仿宋_GB2312" w:eastAsia="仿宋_GB2312" w:cs="FZFSK--GBK1-0" w:hint="eastAsia"/>
          <w:color w:val="000000"/>
          <w:spacing w:val="-24"/>
          <w:szCs w:val="21"/>
        </w:rPr>
        <w:t>论文全部作者按实际排序填写，且所有通讯作者标*，共同第一作者标#</w:t>
      </w:r>
      <w:r w:rsidRPr="002244DD">
        <w:rPr>
          <w:rFonts w:ascii="仿宋_GB2312" w:eastAsia="仿宋_GB2312" w:cs="FZFSK--GBK1-0" w:hint="eastAsia"/>
          <w:color w:val="000000"/>
          <w:spacing w:val="-10"/>
          <w:szCs w:val="21"/>
        </w:rPr>
        <w:t>)</w:t>
      </w:r>
    </w:p>
    <w:tbl>
      <w:tblPr>
        <w:tblW w:w="893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7009"/>
      </w:tblGrid>
      <w:tr w:rsidR="002425BC" w:rsidTr="00D01F5E">
        <w:trPr>
          <w:trHeight w:val="1300"/>
        </w:trPr>
        <w:tc>
          <w:tcPr>
            <w:tcW w:w="1922" w:type="dxa"/>
            <w:tcBorders>
              <w:top w:val="double" w:sz="4" w:space="0" w:color="auto"/>
            </w:tcBorders>
            <w:vAlign w:val="center"/>
          </w:tcPr>
          <w:p w:rsidR="002425BC" w:rsidRDefault="002425BC" w:rsidP="004B2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代表性业绩一</w:t>
            </w:r>
          </w:p>
        </w:tc>
        <w:tc>
          <w:tcPr>
            <w:tcW w:w="7009" w:type="dxa"/>
            <w:tcBorders>
              <w:top w:val="double" w:sz="4" w:space="0" w:color="auto"/>
            </w:tcBorders>
            <w:vAlign w:val="center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</w:rPr>
            </w:pPr>
          </w:p>
        </w:tc>
      </w:tr>
      <w:tr w:rsidR="002425BC" w:rsidTr="001768DE">
        <w:trPr>
          <w:trHeight w:val="5790"/>
        </w:trPr>
        <w:tc>
          <w:tcPr>
            <w:tcW w:w="1922" w:type="dxa"/>
            <w:vAlign w:val="center"/>
          </w:tcPr>
          <w:p w:rsidR="002425BC" w:rsidRDefault="002425BC" w:rsidP="004B222F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300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7009" w:type="dxa"/>
          </w:tcPr>
          <w:p w:rsidR="002425BC" w:rsidRPr="00FF5E67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1483"/>
        </w:trPr>
        <w:tc>
          <w:tcPr>
            <w:tcW w:w="1922" w:type="dxa"/>
            <w:vAlign w:val="center"/>
          </w:tcPr>
          <w:p w:rsidR="002425BC" w:rsidRDefault="002425BC" w:rsidP="004B2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代表性业绩二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3818"/>
        </w:trPr>
        <w:tc>
          <w:tcPr>
            <w:tcW w:w="1922" w:type="dxa"/>
            <w:vAlign w:val="center"/>
          </w:tcPr>
          <w:p w:rsidR="002425BC" w:rsidRDefault="002425BC" w:rsidP="004B222F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1402"/>
        </w:trPr>
        <w:tc>
          <w:tcPr>
            <w:tcW w:w="1922" w:type="dxa"/>
            <w:vAlign w:val="center"/>
          </w:tcPr>
          <w:p w:rsidR="002425BC" w:rsidRDefault="002425BC" w:rsidP="004B2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lastRenderedPageBreak/>
              <w:t>代表性业绩三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3061"/>
        </w:trPr>
        <w:tc>
          <w:tcPr>
            <w:tcW w:w="1922" w:type="dxa"/>
            <w:vAlign w:val="center"/>
          </w:tcPr>
          <w:p w:rsidR="002425BC" w:rsidRDefault="002425BC" w:rsidP="004B222F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1295"/>
        </w:trPr>
        <w:tc>
          <w:tcPr>
            <w:tcW w:w="1922" w:type="dxa"/>
            <w:vAlign w:val="center"/>
          </w:tcPr>
          <w:p w:rsidR="002425BC" w:rsidRDefault="002425BC" w:rsidP="004B2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代表性业绩四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3061"/>
        </w:trPr>
        <w:tc>
          <w:tcPr>
            <w:tcW w:w="1922" w:type="dxa"/>
            <w:vAlign w:val="center"/>
          </w:tcPr>
          <w:p w:rsidR="002425BC" w:rsidRDefault="002425BC" w:rsidP="004B222F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1483"/>
        </w:trPr>
        <w:tc>
          <w:tcPr>
            <w:tcW w:w="1922" w:type="dxa"/>
            <w:vAlign w:val="center"/>
          </w:tcPr>
          <w:p w:rsidR="002425BC" w:rsidRDefault="002425BC" w:rsidP="004B222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代表性业绩五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  <w:tr w:rsidR="002425BC" w:rsidTr="00D01F5E">
        <w:trPr>
          <w:trHeight w:val="3061"/>
        </w:trPr>
        <w:tc>
          <w:tcPr>
            <w:tcW w:w="1922" w:type="dxa"/>
            <w:vAlign w:val="center"/>
          </w:tcPr>
          <w:p w:rsidR="002425BC" w:rsidRDefault="002425BC" w:rsidP="004B222F">
            <w:pPr>
              <w:spacing w:beforeLines="50" w:before="120" w:line="276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申报人的创新性贡献</w:t>
            </w:r>
            <w:r>
              <w:rPr>
                <w:rFonts w:ascii="楷体" w:eastAsia="楷体" w:hAnsi="楷体" w:hint="eastAsia"/>
              </w:rPr>
              <w:t>(限</w:t>
            </w:r>
            <w:r>
              <w:rPr>
                <w:rFonts w:ascii="楷体" w:eastAsia="楷体" w:hAnsi="楷体"/>
              </w:rPr>
              <w:t>200</w:t>
            </w:r>
            <w:r>
              <w:rPr>
                <w:rFonts w:ascii="楷体" w:eastAsia="楷体" w:hAnsi="楷体" w:hint="eastAsia"/>
              </w:rPr>
              <w:t>字</w:t>
            </w:r>
            <w:r>
              <w:rPr>
                <w:rFonts w:ascii="楷体" w:eastAsia="楷体" w:hAnsi="楷体"/>
              </w:rPr>
              <w:t>)</w:t>
            </w:r>
          </w:p>
        </w:tc>
        <w:tc>
          <w:tcPr>
            <w:tcW w:w="7009" w:type="dxa"/>
          </w:tcPr>
          <w:p w:rsidR="002425BC" w:rsidRDefault="002425BC" w:rsidP="004B222F">
            <w:pPr>
              <w:rPr>
                <w:rFonts w:ascii="仿宋" w:eastAsia="仿宋" w:hAnsi="仿宋"/>
                <w:color w:val="FF0000"/>
                <w:szCs w:val="21"/>
              </w:rPr>
            </w:pPr>
          </w:p>
        </w:tc>
      </w:tr>
    </w:tbl>
    <w:p w:rsidR="00BD35FC" w:rsidRDefault="00BD35FC" w:rsidP="002425BC">
      <w:pPr>
        <w:tabs>
          <w:tab w:val="left" w:pos="493"/>
          <w:tab w:val="left" w:pos="2700"/>
          <w:tab w:val="left" w:pos="3135"/>
          <w:tab w:val="left" w:pos="3570"/>
          <w:tab w:val="left" w:pos="9095"/>
          <w:tab w:val="left" w:pos="9135"/>
          <w:tab w:val="left" w:pos="10666"/>
        </w:tabs>
        <w:ind w:left="-91"/>
        <w:rPr>
          <w:rFonts w:ascii="宋体" w:hAnsi="宋体"/>
          <w:sz w:val="15"/>
        </w:rPr>
        <w:sectPr w:rsidR="00BD35FC" w:rsidSect="0010465F">
          <w:pgSz w:w="11906" w:h="16838" w:code="9"/>
          <w:pgMar w:top="1418" w:right="1418" w:bottom="1418" w:left="1440" w:header="709" w:footer="709" w:gutter="284"/>
          <w:cols w:space="708"/>
          <w:docGrid w:linePitch="360"/>
        </w:sectPr>
      </w:pPr>
    </w:p>
    <w:p w:rsidR="002425BC" w:rsidRDefault="002425BC" w:rsidP="002425BC">
      <w:pPr>
        <w:autoSpaceDE w:val="0"/>
        <w:autoSpaceDN w:val="0"/>
        <w:adjustRightInd w:val="0"/>
        <w:snapToGrid w:val="0"/>
        <w:spacing w:afterLines="50" w:after="120" w:line="600" w:lineRule="exact"/>
        <w:outlineLvl w:val="0"/>
        <w:rPr>
          <w:rFonts w:ascii="黑体" w:eastAsia="黑体" w:hAnsi="黑体" w:cs="FZFSK--GBK1-0"/>
          <w:b/>
          <w:spacing w:val="-10"/>
          <w:sz w:val="28"/>
          <w:szCs w:val="28"/>
        </w:rPr>
      </w:pPr>
      <w:r>
        <w:rPr>
          <w:rFonts w:ascii="黑体" w:eastAsia="黑体" w:hAnsi="黑体" w:cs="FZFSK--GBK1-0" w:hint="eastAsia"/>
          <w:b/>
          <w:spacing w:val="-10"/>
          <w:sz w:val="28"/>
          <w:szCs w:val="28"/>
        </w:rPr>
        <w:lastRenderedPageBreak/>
        <w:t>三、主要工作业绩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5"/>
        <w:gridCol w:w="363"/>
        <w:gridCol w:w="1117"/>
        <w:gridCol w:w="1148"/>
        <w:gridCol w:w="304"/>
        <w:gridCol w:w="870"/>
        <w:gridCol w:w="100"/>
        <w:gridCol w:w="1529"/>
        <w:gridCol w:w="696"/>
        <w:gridCol w:w="566"/>
        <w:gridCol w:w="952"/>
      </w:tblGrid>
      <w:tr w:rsidR="00B67D70" w:rsidRPr="00F8558D" w:rsidTr="00834F54">
        <w:trPr>
          <w:cantSplit/>
          <w:trHeight w:val="567"/>
          <w:jc w:val="center"/>
        </w:trPr>
        <w:tc>
          <w:tcPr>
            <w:tcW w:w="9002" w:type="dxa"/>
            <w:gridSpan w:val="11"/>
            <w:vAlign w:val="center"/>
          </w:tcPr>
          <w:p w:rsidR="00B67D70" w:rsidRPr="002425BC" w:rsidRDefault="002425BC" w:rsidP="00D135DB">
            <w:pPr>
              <w:autoSpaceDE w:val="0"/>
              <w:autoSpaceDN w:val="0"/>
              <w:adjustRightInd w:val="0"/>
              <w:rPr>
                <w:rFonts w:ascii="黑体" w:eastAsia="黑体" w:hAnsi="黑体"/>
                <w:b/>
                <w:kern w:val="2"/>
                <w:szCs w:val="21"/>
              </w:rPr>
            </w:pPr>
            <w:r w:rsidRPr="002425BC">
              <w:rPr>
                <w:rFonts w:ascii="黑体" w:eastAsia="黑体" w:hAnsi="黑体" w:hint="eastAsia"/>
                <w:b/>
                <w:kern w:val="2"/>
                <w:szCs w:val="21"/>
              </w:rPr>
              <w:t>3</w:t>
            </w:r>
            <w:r w:rsidRPr="002425BC">
              <w:rPr>
                <w:rFonts w:ascii="黑体" w:eastAsia="黑体" w:hAnsi="黑体"/>
                <w:b/>
                <w:kern w:val="2"/>
                <w:szCs w:val="21"/>
              </w:rPr>
              <w:t>.1</w:t>
            </w:r>
            <w:r w:rsidR="00596659" w:rsidRPr="00880ACA">
              <w:rPr>
                <w:rFonts w:ascii="黑体" w:eastAsia="黑体" w:hAnsi="黑体" w:hint="eastAsia"/>
                <w:b/>
              </w:rPr>
              <w:t>申请人任</w:t>
            </w:r>
            <w:r w:rsidR="00596659" w:rsidRPr="00880ACA">
              <w:rPr>
                <w:rFonts w:ascii="黑体" w:eastAsia="黑体" w:hAnsi="黑体"/>
                <w:b/>
              </w:rPr>
              <w:t>现职以来</w:t>
            </w:r>
            <w:r w:rsidR="00B67D70" w:rsidRPr="002425BC">
              <w:rPr>
                <w:rFonts w:ascii="黑体" w:eastAsia="黑体" w:hAnsi="黑体" w:hint="eastAsia"/>
                <w:b/>
                <w:kern w:val="2"/>
                <w:szCs w:val="21"/>
              </w:rPr>
              <w:t>教学工作</w:t>
            </w:r>
          </w:p>
        </w:tc>
      </w:tr>
      <w:tr w:rsidR="005E245E" w:rsidRPr="00F8558D" w:rsidTr="002053B4">
        <w:trPr>
          <w:cantSplit/>
          <w:trHeight w:val="567"/>
          <w:jc w:val="center"/>
        </w:trPr>
        <w:tc>
          <w:tcPr>
            <w:tcW w:w="3973" w:type="dxa"/>
            <w:gridSpan w:val="4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77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课程类别</w:t>
            </w:r>
          </w:p>
        </w:tc>
        <w:tc>
          <w:tcPr>
            <w:tcW w:w="1633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授课班级</w:t>
            </w:r>
          </w:p>
        </w:tc>
        <w:tc>
          <w:tcPr>
            <w:tcW w:w="1265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开课次数</w:t>
            </w:r>
          </w:p>
        </w:tc>
        <w:tc>
          <w:tcPr>
            <w:tcW w:w="954" w:type="dxa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学时数</w:t>
            </w:r>
          </w:p>
        </w:tc>
      </w:tr>
      <w:tr w:rsidR="005E245E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2053B4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053B4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053B4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053B4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053B4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2053B4" w:rsidRPr="00F8558D" w:rsidRDefault="002053B4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510"/>
          <w:jc w:val="center"/>
        </w:trPr>
        <w:tc>
          <w:tcPr>
            <w:tcW w:w="3973" w:type="dxa"/>
            <w:gridSpan w:val="4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5E245E" w:rsidRPr="00F8558D" w:rsidRDefault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B67D70" w:rsidRPr="00F8558D" w:rsidTr="002053B4">
        <w:trPr>
          <w:cantSplit/>
          <w:trHeight w:val="510"/>
          <w:jc w:val="center"/>
        </w:trPr>
        <w:tc>
          <w:tcPr>
            <w:tcW w:w="1338" w:type="dxa"/>
            <w:vAlign w:val="center"/>
          </w:tcPr>
          <w:p w:rsidR="00B67D70" w:rsidRPr="00F8558D" w:rsidRDefault="00B67D70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授课门数</w:t>
            </w:r>
          </w:p>
        </w:tc>
        <w:tc>
          <w:tcPr>
            <w:tcW w:w="1484" w:type="dxa"/>
            <w:gridSpan w:val="2"/>
            <w:vAlign w:val="center"/>
          </w:tcPr>
          <w:p w:rsidR="00B67D70" w:rsidRPr="00F8558D" w:rsidRDefault="00B67D70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51" w:type="dxa"/>
            <w:vAlign w:val="center"/>
          </w:tcPr>
          <w:p w:rsidR="00B67D70" w:rsidRPr="00F8558D" w:rsidRDefault="00B67D70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总学时</w:t>
            </w:r>
          </w:p>
        </w:tc>
        <w:tc>
          <w:tcPr>
            <w:tcW w:w="1177" w:type="dxa"/>
            <w:gridSpan w:val="2"/>
            <w:vAlign w:val="center"/>
          </w:tcPr>
          <w:p w:rsidR="00B67D70" w:rsidRPr="00F8558D" w:rsidRDefault="00B67D70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3" w:type="dxa"/>
            <w:gridSpan w:val="2"/>
            <w:vAlign w:val="center"/>
          </w:tcPr>
          <w:p w:rsidR="00B67D70" w:rsidRPr="00F8558D" w:rsidRDefault="00B67D70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教学效果</w:t>
            </w:r>
          </w:p>
        </w:tc>
        <w:tc>
          <w:tcPr>
            <w:tcW w:w="2219" w:type="dxa"/>
            <w:gridSpan w:val="3"/>
            <w:vAlign w:val="center"/>
          </w:tcPr>
          <w:p w:rsidR="00B67D70" w:rsidRPr="00F8558D" w:rsidRDefault="00B67D70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9002" w:type="dxa"/>
            <w:gridSpan w:val="11"/>
            <w:vAlign w:val="center"/>
          </w:tcPr>
          <w:p w:rsidR="00A646C5" w:rsidRDefault="00A646C5" w:rsidP="004B222F">
            <w:pPr>
              <w:autoSpaceDE w:val="0"/>
              <w:autoSpaceDN w:val="0"/>
              <w:adjustRightInd w:val="0"/>
              <w:rPr>
                <w:rFonts w:ascii="黑体" w:eastAsia="黑体" w:hAnsi="黑体"/>
                <w:b/>
                <w:kern w:val="2"/>
                <w:szCs w:val="21"/>
              </w:rPr>
            </w:pPr>
            <w:r>
              <w:rPr>
                <w:rFonts w:ascii="黑体" w:eastAsia="黑体" w:hAnsi="黑体" w:hint="eastAsia"/>
                <w:b/>
                <w:kern w:val="2"/>
                <w:szCs w:val="21"/>
              </w:rPr>
              <w:t>3</w:t>
            </w:r>
            <w:r>
              <w:rPr>
                <w:rFonts w:ascii="黑体" w:eastAsia="黑体" w:hAnsi="黑体"/>
                <w:b/>
                <w:kern w:val="2"/>
                <w:szCs w:val="21"/>
              </w:rPr>
              <w:t>.2</w:t>
            </w:r>
            <w:r w:rsidRPr="00880ACA">
              <w:rPr>
                <w:rFonts w:ascii="黑体" w:eastAsia="黑体" w:hAnsi="黑体" w:hint="eastAsia"/>
                <w:b/>
              </w:rPr>
              <w:t>申请人任</w:t>
            </w:r>
            <w:r w:rsidRPr="00880ACA">
              <w:rPr>
                <w:rFonts w:ascii="黑体" w:eastAsia="黑体" w:hAnsi="黑体"/>
                <w:b/>
              </w:rPr>
              <w:t>现职以来</w:t>
            </w:r>
            <w:r w:rsidRPr="00B57AFC">
              <w:rPr>
                <w:rFonts w:ascii="黑体" w:eastAsia="黑体" w:hAnsi="黑体" w:hint="eastAsia"/>
                <w:b/>
                <w:kern w:val="2"/>
                <w:szCs w:val="21"/>
              </w:rPr>
              <w:t>图书（档案）编辑管理工作</w:t>
            </w: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5250" w:type="dxa"/>
            <w:gridSpan w:val="7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编辑文献检索索引的名称</w:t>
            </w:r>
          </w:p>
        </w:tc>
        <w:tc>
          <w:tcPr>
            <w:tcW w:w="1533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印数</w:t>
            </w:r>
          </w:p>
        </w:tc>
        <w:tc>
          <w:tcPr>
            <w:tcW w:w="697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排序</w:t>
            </w:r>
          </w:p>
        </w:tc>
        <w:tc>
          <w:tcPr>
            <w:tcW w:w="1522" w:type="dxa"/>
            <w:gridSpan w:val="2"/>
            <w:vAlign w:val="center"/>
          </w:tcPr>
          <w:p w:rsidR="00A646C5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本人</w:t>
            </w:r>
          </w:p>
          <w:p w:rsidR="00A646C5" w:rsidRPr="00F8558D" w:rsidRDefault="00A646C5" w:rsidP="00A646C5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编写字数</w:t>
            </w: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5250" w:type="dxa"/>
            <w:gridSpan w:val="7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3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97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5250" w:type="dxa"/>
            <w:gridSpan w:val="7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3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97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2053B4" w:rsidRPr="00F8558D" w:rsidTr="002053B4">
        <w:trPr>
          <w:cantSplit/>
          <w:trHeight w:val="567"/>
          <w:jc w:val="center"/>
        </w:trPr>
        <w:tc>
          <w:tcPr>
            <w:tcW w:w="5250" w:type="dxa"/>
            <w:gridSpan w:val="7"/>
            <w:vAlign w:val="center"/>
          </w:tcPr>
          <w:p w:rsidR="002053B4" w:rsidRPr="00F8558D" w:rsidRDefault="002053B4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3" w:type="dxa"/>
            <w:vAlign w:val="center"/>
          </w:tcPr>
          <w:p w:rsidR="002053B4" w:rsidRPr="00F8558D" w:rsidRDefault="002053B4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97" w:type="dxa"/>
            <w:vAlign w:val="center"/>
          </w:tcPr>
          <w:p w:rsidR="002053B4" w:rsidRPr="00F8558D" w:rsidRDefault="002053B4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2053B4" w:rsidRPr="00F8558D" w:rsidRDefault="002053B4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5250" w:type="dxa"/>
            <w:gridSpan w:val="7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3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97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5250" w:type="dxa"/>
            <w:gridSpan w:val="7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33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97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170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采编图书册数</w:t>
            </w:r>
          </w:p>
        </w:tc>
        <w:tc>
          <w:tcPr>
            <w:tcW w:w="1120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采编期刊数</w:t>
            </w:r>
          </w:p>
        </w:tc>
        <w:tc>
          <w:tcPr>
            <w:tcW w:w="97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30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图书编目册数</w:t>
            </w:r>
          </w:p>
        </w:tc>
        <w:tc>
          <w:tcPr>
            <w:tcW w:w="152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170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音像资料数</w:t>
            </w:r>
          </w:p>
        </w:tc>
        <w:tc>
          <w:tcPr>
            <w:tcW w:w="1120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期刊种数</w:t>
            </w:r>
          </w:p>
        </w:tc>
        <w:tc>
          <w:tcPr>
            <w:tcW w:w="97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30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硕士论文数</w:t>
            </w:r>
          </w:p>
        </w:tc>
        <w:tc>
          <w:tcPr>
            <w:tcW w:w="152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2822" w:type="dxa"/>
            <w:gridSpan w:val="3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本人负责管理图书册数</w:t>
            </w:r>
          </w:p>
        </w:tc>
        <w:tc>
          <w:tcPr>
            <w:tcW w:w="2428" w:type="dxa"/>
            <w:gridSpan w:val="4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30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博士论文数</w:t>
            </w:r>
          </w:p>
        </w:tc>
        <w:tc>
          <w:tcPr>
            <w:tcW w:w="152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2053B4" w:rsidRDefault="002053B4">
      <w: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4"/>
        <w:gridCol w:w="2626"/>
        <w:gridCol w:w="603"/>
        <w:gridCol w:w="696"/>
        <w:gridCol w:w="822"/>
        <w:gridCol w:w="326"/>
        <w:gridCol w:w="959"/>
        <w:gridCol w:w="1262"/>
        <w:gridCol w:w="952"/>
      </w:tblGrid>
      <w:tr w:rsidR="00834F54" w:rsidRPr="00F8558D" w:rsidTr="00834F54">
        <w:trPr>
          <w:cantSplit/>
          <w:trHeight w:val="567"/>
          <w:jc w:val="center"/>
        </w:trPr>
        <w:tc>
          <w:tcPr>
            <w:tcW w:w="9002" w:type="dxa"/>
            <w:gridSpan w:val="9"/>
            <w:vAlign w:val="center"/>
          </w:tcPr>
          <w:p w:rsidR="00834F54" w:rsidRPr="00F8558D" w:rsidRDefault="00834F54" w:rsidP="00A646C5">
            <w:pPr>
              <w:autoSpaceDE w:val="0"/>
              <w:autoSpaceDN w:val="0"/>
              <w:adjustRightInd w:val="0"/>
              <w:rPr>
                <w:rFonts w:ascii="仿宋" w:eastAsia="仿宋" w:hAnsi="仿宋"/>
              </w:rPr>
            </w:pPr>
            <w:r w:rsidRPr="00834F54">
              <w:rPr>
                <w:rFonts w:ascii="黑体" w:eastAsia="黑体" w:hAnsi="黑体" w:hint="eastAsia"/>
                <w:b/>
                <w:kern w:val="2"/>
                <w:szCs w:val="21"/>
              </w:rPr>
              <w:lastRenderedPageBreak/>
              <w:t>3</w:t>
            </w:r>
            <w:r w:rsidRPr="00834F54">
              <w:rPr>
                <w:rFonts w:ascii="黑体" w:eastAsia="黑体" w:hAnsi="黑体"/>
                <w:b/>
                <w:kern w:val="2"/>
                <w:szCs w:val="21"/>
              </w:rPr>
              <w:t>.</w:t>
            </w:r>
            <w:r w:rsidR="00A646C5">
              <w:rPr>
                <w:rFonts w:ascii="黑体" w:eastAsia="黑体" w:hAnsi="黑体"/>
                <w:b/>
                <w:kern w:val="2"/>
                <w:szCs w:val="21"/>
              </w:rPr>
              <w:t>3</w:t>
            </w:r>
            <w:r w:rsidR="00596659" w:rsidRPr="00880ACA">
              <w:rPr>
                <w:rFonts w:ascii="黑体" w:eastAsia="黑体" w:hAnsi="黑体" w:hint="eastAsia"/>
                <w:b/>
              </w:rPr>
              <w:t>申请人任</w:t>
            </w:r>
            <w:r w:rsidR="00596659" w:rsidRPr="00880ACA">
              <w:rPr>
                <w:rFonts w:ascii="黑体" w:eastAsia="黑体" w:hAnsi="黑体"/>
                <w:b/>
              </w:rPr>
              <w:t>现职以来</w:t>
            </w:r>
            <w:r w:rsidR="00596659" w:rsidRPr="00880ACA">
              <w:rPr>
                <w:rFonts w:ascii="黑体" w:eastAsia="黑体" w:hAnsi="黑体" w:hint="eastAsia"/>
                <w:b/>
              </w:rPr>
              <w:t>代表性</w:t>
            </w:r>
            <w:r w:rsidRPr="00834F54">
              <w:rPr>
                <w:rFonts w:ascii="黑体" w:eastAsia="黑体" w:hAnsi="黑体" w:hint="eastAsia"/>
                <w:b/>
                <w:kern w:val="2"/>
                <w:szCs w:val="21"/>
              </w:rPr>
              <w:t>成果获奖</w:t>
            </w:r>
            <w:r w:rsidR="00596659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(</w:t>
            </w:r>
            <w:r w:rsidR="00596659" w:rsidRPr="002244DD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限填</w:t>
            </w:r>
            <w:r w:rsidR="00A631B9"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 w:rsidR="00596659" w:rsidRPr="002244DD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项，按重要性先后填写</w:t>
            </w:r>
            <w:r w:rsidR="00596659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)</w:t>
            </w:r>
          </w:p>
        </w:tc>
      </w:tr>
      <w:tr w:rsidR="009321A3" w:rsidRPr="00F8558D" w:rsidTr="002053B4">
        <w:trPr>
          <w:cantSplit/>
          <w:trHeight w:val="567"/>
          <w:jc w:val="center"/>
        </w:trPr>
        <w:tc>
          <w:tcPr>
            <w:tcW w:w="3973" w:type="dxa"/>
            <w:gridSpan w:val="3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成果名称</w:t>
            </w:r>
          </w:p>
        </w:tc>
        <w:tc>
          <w:tcPr>
            <w:tcW w:w="2810" w:type="dxa"/>
            <w:gridSpan w:val="4"/>
            <w:vAlign w:val="center"/>
          </w:tcPr>
          <w:p w:rsidR="009321A3" w:rsidRPr="00F8558D" w:rsidRDefault="005E245E" w:rsidP="00F8558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全部获奖人员名单</w:t>
            </w:r>
          </w:p>
        </w:tc>
        <w:tc>
          <w:tcPr>
            <w:tcW w:w="1265" w:type="dxa"/>
            <w:vAlign w:val="center"/>
          </w:tcPr>
          <w:p w:rsidR="009321A3" w:rsidRPr="00F8558D" w:rsidRDefault="009321A3" w:rsidP="00F8558D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获奖级别</w:t>
            </w:r>
          </w:p>
        </w:tc>
        <w:tc>
          <w:tcPr>
            <w:tcW w:w="954" w:type="dxa"/>
            <w:vAlign w:val="center"/>
          </w:tcPr>
          <w:p w:rsidR="009321A3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时间</w:t>
            </w:r>
          </w:p>
        </w:tc>
      </w:tr>
      <w:tr w:rsidR="009321A3" w:rsidRPr="00F8558D" w:rsidTr="002053B4">
        <w:trPr>
          <w:cantSplit/>
          <w:trHeight w:val="567"/>
          <w:jc w:val="center"/>
        </w:trPr>
        <w:tc>
          <w:tcPr>
            <w:tcW w:w="3973" w:type="dxa"/>
            <w:gridSpan w:val="3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10" w:type="dxa"/>
            <w:gridSpan w:val="4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31B9" w:rsidRPr="00F8558D" w:rsidTr="002053B4">
        <w:trPr>
          <w:cantSplit/>
          <w:trHeight w:val="567"/>
          <w:jc w:val="center"/>
        </w:trPr>
        <w:tc>
          <w:tcPr>
            <w:tcW w:w="3973" w:type="dxa"/>
            <w:gridSpan w:val="3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10" w:type="dxa"/>
            <w:gridSpan w:val="4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31B9" w:rsidRPr="00F8558D" w:rsidTr="002053B4">
        <w:trPr>
          <w:cantSplit/>
          <w:trHeight w:val="567"/>
          <w:jc w:val="center"/>
        </w:trPr>
        <w:tc>
          <w:tcPr>
            <w:tcW w:w="3973" w:type="dxa"/>
            <w:gridSpan w:val="3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10" w:type="dxa"/>
            <w:gridSpan w:val="4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A631B9" w:rsidRPr="00F8558D" w:rsidRDefault="00A631B9">
            <w:pPr>
              <w:jc w:val="center"/>
              <w:rPr>
                <w:rFonts w:ascii="仿宋" w:eastAsia="仿宋" w:hAnsi="仿宋"/>
              </w:rPr>
            </w:pPr>
          </w:p>
        </w:tc>
      </w:tr>
      <w:tr w:rsidR="009321A3" w:rsidRPr="00F8558D" w:rsidTr="002053B4">
        <w:trPr>
          <w:cantSplit/>
          <w:trHeight w:val="567"/>
          <w:jc w:val="center"/>
        </w:trPr>
        <w:tc>
          <w:tcPr>
            <w:tcW w:w="3973" w:type="dxa"/>
            <w:gridSpan w:val="3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10" w:type="dxa"/>
            <w:gridSpan w:val="4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</w:tr>
      <w:tr w:rsidR="009321A3" w:rsidRPr="00F8558D" w:rsidTr="002053B4">
        <w:trPr>
          <w:cantSplit/>
          <w:trHeight w:val="567"/>
          <w:jc w:val="center"/>
        </w:trPr>
        <w:tc>
          <w:tcPr>
            <w:tcW w:w="3973" w:type="dxa"/>
            <w:gridSpan w:val="3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10" w:type="dxa"/>
            <w:gridSpan w:val="4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9321A3" w:rsidRPr="00F8558D" w:rsidRDefault="009321A3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9002" w:type="dxa"/>
            <w:gridSpan w:val="9"/>
            <w:vAlign w:val="center"/>
          </w:tcPr>
          <w:p w:rsidR="00A646C5" w:rsidRDefault="00A646C5" w:rsidP="002053B4">
            <w:pPr>
              <w:autoSpaceDE w:val="0"/>
              <w:autoSpaceDN w:val="0"/>
              <w:adjustRightInd w:val="0"/>
              <w:rPr>
                <w:rFonts w:ascii="黑体" w:eastAsia="黑体" w:hAnsi="黑体"/>
                <w:b/>
                <w:kern w:val="2"/>
                <w:szCs w:val="21"/>
              </w:rPr>
            </w:pPr>
            <w:r>
              <w:rPr>
                <w:rFonts w:ascii="黑体" w:eastAsia="黑体" w:hAnsi="黑体" w:hint="eastAsia"/>
                <w:b/>
                <w:kern w:val="2"/>
                <w:szCs w:val="21"/>
              </w:rPr>
              <w:t>3</w:t>
            </w:r>
            <w:r>
              <w:rPr>
                <w:rFonts w:ascii="黑体" w:eastAsia="黑体" w:hAnsi="黑体"/>
                <w:b/>
                <w:kern w:val="2"/>
                <w:szCs w:val="21"/>
              </w:rPr>
              <w:t>.4</w:t>
            </w:r>
            <w:r w:rsidRPr="00880ACA">
              <w:rPr>
                <w:rFonts w:ascii="黑体" w:eastAsia="黑体" w:hAnsi="黑体" w:hint="eastAsia"/>
                <w:b/>
              </w:rPr>
              <w:t>申请人任</w:t>
            </w:r>
            <w:r w:rsidRPr="00880ACA">
              <w:rPr>
                <w:rFonts w:ascii="黑体" w:eastAsia="黑体" w:hAnsi="黑体"/>
                <w:b/>
              </w:rPr>
              <w:t>现职以来代表性</w:t>
            </w:r>
            <w:r w:rsidRPr="00880ACA">
              <w:rPr>
                <w:rFonts w:ascii="黑体" w:eastAsia="黑体" w:hAnsi="黑体" w:hint="eastAsia"/>
                <w:b/>
              </w:rPr>
              <w:t>教学、科研项目</w:t>
            </w:r>
            <w:r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(</w:t>
            </w:r>
            <w:r w:rsidRPr="002244DD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限填</w:t>
            </w:r>
            <w:r w:rsidR="002053B4"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 w:rsidRPr="002244DD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项，按重要性先后填写</w:t>
            </w:r>
            <w:r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)</w:t>
            </w: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3369" w:type="dxa"/>
            <w:gridSpan w:val="2"/>
            <w:vMerge w:val="restart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项目名称</w:t>
            </w:r>
          </w:p>
        </w:tc>
        <w:tc>
          <w:tcPr>
            <w:tcW w:w="1302" w:type="dxa"/>
            <w:gridSpan w:val="2"/>
            <w:vMerge w:val="restart"/>
            <w:vAlign w:val="center"/>
          </w:tcPr>
          <w:p w:rsidR="00A646C5" w:rsidRPr="00ED6641" w:rsidRDefault="00A646C5" w:rsidP="004B222F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ED6641">
              <w:rPr>
                <w:rFonts w:ascii="仿宋" w:eastAsia="仿宋" w:hAnsi="仿宋" w:hint="eastAsia"/>
                <w:sz w:val="21"/>
                <w:szCs w:val="21"/>
              </w:rPr>
              <w:t>主持或排序</w:t>
            </w:r>
            <w:r w:rsidRPr="00ED6641">
              <w:rPr>
                <w:rFonts w:ascii="仿宋" w:eastAsia="仿宋" w:hAnsi="仿宋" w:hint="eastAsia"/>
                <w:spacing w:val="-60"/>
                <w:sz w:val="21"/>
                <w:szCs w:val="21"/>
              </w:rPr>
              <w:t>（注明负责人）</w:t>
            </w:r>
          </w:p>
        </w:tc>
        <w:tc>
          <w:tcPr>
            <w:tcW w:w="2112" w:type="dxa"/>
            <w:gridSpan w:val="3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鉴定</w:t>
            </w:r>
          </w:p>
        </w:tc>
        <w:tc>
          <w:tcPr>
            <w:tcW w:w="2219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获奖</w:t>
            </w:r>
          </w:p>
        </w:tc>
      </w:tr>
      <w:tr w:rsidR="00A646C5" w:rsidRPr="00F8558D" w:rsidTr="002053B4">
        <w:trPr>
          <w:cantSplit/>
          <w:trHeight w:val="567"/>
          <w:jc w:val="center"/>
        </w:trPr>
        <w:tc>
          <w:tcPr>
            <w:tcW w:w="3369" w:type="dxa"/>
            <w:gridSpan w:val="2"/>
            <w:vMerge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2" w:type="dxa"/>
            <w:gridSpan w:val="2"/>
            <w:vMerge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时间</w:t>
            </w:r>
          </w:p>
        </w:tc>
        <w:tc>
          <w:tcPr>
            <w:tcW w:w="961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级别</w:t>
            </w:r>
          </w:p>
        </w:tc>
        <w:tc>
          <w:tcPr>
            <w:tcW w:w="1265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时间</w:t>
            </w:r>
          </w:p>
        </w:tc>
        <w:tc>
          <w:tcPr>
            <w:tcW w:w="954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级别</w:t>
            </w:r>
          </w:p>
        </w:tc>
      </w:tr>
      <w:tr w:rsidR="00A646C5" w:rsidRPr="00F8558D" w:rsidTr="002053B4">
        <w:trPr>
          <w:cantSplit/>
          <w:trHeight w:val="732"/>
          <w:jc w:val="center"/>
        </w:trPr>
        <w:tc>
          <w:tcPr>
            <w:tcW w:w="3369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1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732"/>
          <w:jc w:val="center"/>
        </w:trPr>
        <w:tc>
          <w:tcPr>
            <w:tcW w:w="3369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1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732"/>
          <w:jc w:val="center"/>
        </w:trPr>
        <w:tc>
          <w:tcPr>
            <w:tcW w:w="3369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1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732"/>
          <w:jc w:val="center"/>
        </w:trPr>
        <w:tc>
          <w:tcPr>
            <w:tcW w:w="3369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1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A646C5" w:rsidRPr="00F8558D" w:rsidTr="002053B4">
        <w:trPr>
          <w:cantSplit/>
          <w:trHeight w:val="732"/>
          <w:jc w:val="center"/>
        </w:trPr>
        <w:tc>
          <w:tcPr>
            <w:tcW w:w="3369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1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5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4" w:type="dxa"/>
            <w:vAlign w:val="center"/>
          </w:tcPr>
          <w:p w:rsidR="00A646C5" w:rsidRPr="00F8558D" w:rsidRDefault="00A646C5" w:rsidP="004B222F">
            <w:pPr>
              <w:jc w:val="center"/>
              <w:rPr>
                <w:rFonts w:ascii="仿宋" w:eastAsia="仿宋" w:hAnsi="仿宋"/>
              </w:rPr>
            </w:pPr>
          </w:p>
        </w:tc>
      </w:tr>
      <w:tr w:rsidR="00B67D70" w:rsidRPr="00F8558D" w:rsidTr="002053B4">
        <w:trPr>
          <w:cantSplit/>
          <w:trHeight w:val="567"/>
          <w:jc w:val="center"/>
        </w:trPr>
        <w:tc>
          <w:tcPr>
            <w:tcW w:w="9002" w:type="dxa"/>
            <w:gridSpan w:val="9"/>
            <w:vAlign w:val="center"/>
          </w:tcPr>
          <w:p w:rsidR="00B67D70" w:rsidRPr="002425BC" w:rsidRDefault="00593150" w:rsidP="002053B4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  <w:r>
              <w:rPr>
                <w:rFonts w:ascii="黑体" w:eastAsia="黑体" w:hAnsi="黑体" w:hint="eastAsia"/>
                <w:b/>
                <w:kern w:val="2"/>
                <w:szCs w:val="21"/>
              </w:rPr>
              <w:t>3</w:t>
            </w:r>
            <w:r>
              <w:rPr>
                <w:rFonts w:ascii="黑体" w:eastAsia="黑体" w:hAnsi="黑体"/>
                <w:b/>
                <w:kern w:val="2"/>
                <w:szCs w:val="21"/>
              </w:rPr>
              <w:t>.</w:t>
            </w:r>
            <w:r w:rsidR="00A646C5">
              <w:rPr>
                <w:rFonts w:ascii="黑体" w:eastAsia="黑体" w:hAnsi="黑体"/>
                <w:b/>
                <w:kern w:val="2"/>
                <w:szCs w:val="21"/>
              </w:rPr>
              <w:t>5</w:t>
            </w:r>
            <w:r w:rsidR="00596659">
              <w:rPr>
                <w:rFonts w:ascii="黑体" w:eastAsia="黑体" w:hAnsi="黑体"/>
                <w:b/>
                <w:kern w:val="2"/>
                <w:szCs w:val="21"/>
              </w:rPr>
              <w:t>申请人任现职以来</w:t>
            </w:r>
            <w:r>
              <w:rPr>
                <w:rFonts w:ascii="黑体" w:eastAsia="黑体" w:hAnsi="黑体" w:hint="eastAsia"/>
                <w:b/>
                <w:kern w:val="2"/>
                <w:szCs w:val="21"/>
              </w:rPr>
              <w:t>代表性专著、编著、译著、教材</w:t>
            </w:r>
            <w:r w:rsidR="00596659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(</w:t>
            </w:r>
            <w:r w:rsidR="00596659" w:rsidRPr="009B2F48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限填</w:t>
            </w:r>
            <w:r w:rsidR="002053B4"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 w:rsidR="00596659" w:rsidRPr="009B2F48">
              <w:rPr>
                <w:rFonts w:ascii="仿宋_GB2312" w:eastAsia="仿宋_GB2312" w:cs="FZFSK--GBK1-0" w:hint="eastAsia"/>
                <w:color w:val="000000"/>
                <w:spacing w:val="-10"/>
                <w:szCs w:val="21"/>
              </w:rPr>
              <w:t>部，按重要性先后填写)</w:t>
            </w:r>
          </w:p>
        </w:tc>
      </w:tr>
      <w:tr w:rsidR="00C54B47" w:rsidRPr="00F8558D" w:rsidTr="002053B4">
        <w:trPr>
          <w:cantSplit/>
          <w:trHeight w:val="567"/>
          <w:jc w:val="center"/>
        </w:trPr>
        <w:tc>
          <w:tcPr>
            <w:tcW w:w="734" w:type="dxa"/>
            <w:vAlign w:val="center"/>
          </w:tcPr>
          <w:p w:rsidR="00C54B47" w:rsidRPr="00593150" w:rsidRDefault="00C54B47" w:rsidP="00C54B47">
            <w:pPr>
              <w:jc w:val="center"/>
              <w:rPr>
                <w:rFonts w:ascii="仿宋" w:eastAsia="仿宋" w:hAnsi="仿宋"/>
              </w:rPr>
            </w:pPr>
            <w:r w:rsidRPr="00593150">
              <w:rPr>
                <w:rFonts w:ascii="仿宋" w:eastAsia="仿宋" w:hAnsi="仿宋" w:hint="eastAsia"/>
              </w:rPr>
              <w:t>类型</w:t>
            </w:r>
          </w:p>
        </w:tc>
        <w:tc>
          <w:tcPr>
            <w:tcW w:w="3239" w:type="dxa"/>
            <w:gridSpan w:val="2"/>
            <w:vAlign w:val="center"/>
          </w:tcPr>
          <w:p w:rsidR="00C54B47" w:rsidRPr="00593150" w:rsidRDefault="00C54B47" w:rsidP="00C54B47">
            <w:pPr>
              <w:jc w:val="center"/>
              <w:rPr>
                <w:rFonts w:ascii="仿宋" w:eastAsia="仿宋" w:hAnsi="仿宋"/>
              </w:rPr>
            </w:pPr>
            <w:r w:rsidRPr="00593150">
              <w:rPr>
                <w:rFonts w:ascii="仿宋" w:eastAsia="仿宋" w:hAnsi="仿宋" w:hint="eastAsia"/>
              </w:rPr>
              <w:t>著作名称</w:t>
            </w:r>
          </w:p>
        </w:tc>
        <w:tc>
          <w:tcPr>
            <w:tcW w:w="1522" w:type="dxa"/>
            <w:gridSpan w:val="2"/>
            <w:vAlign w:val="center"/>
          </w:tcPr>
          <w:p w:rsidR="00C54B47" w:rsidRPr="00593150" w:rsidRDefault="00C54B47" w:rsidP="00C54B47">
            <w:pPr>
              <w:jc w:val="center"/>
              <w:rPr>
                <w:rFonts w:ascii="仿宋" w:eastAsia="仿宋" w:hAnsi="仿宋"/>
              </w:rPr>
            </w:pPr>
            <w:r w:rsidRPr="00593150">
              <w:rPr>
                <w:rFonts w:ascii="仿宋" w:eastAsia="仿宋" w:hAnsi="仿宋" w:hint="eastAsia"/>
              </w:rPr>
              <w:t>全部作者</w:t>
            </w:r>
          </w:p>
        </w:tc>
        <w:tc>
          <w:tcPr>
            <w:tcW w:w="1288" w:type="dxa"/>
            <w:gridSpan w:val="2"/>
            <w:vAlign w:val="center"/>
          </w:tcPr>
          <w:p w:rsidR="00C54B47" w:rsidRPr="00593150" w:rsidRDefault="00C54B47" w:rsidP="00C54B47">
            <w:pPr>
              <w:jc w:val="center"/>
              <w:rPr>
                <w:rFonts w:ascii="仿宋" w:eastAsia="仿宋" w:hAnsi="仿宋"/>
              </w:rPr>
            </w:pPr>
            <w:r w:rsidRPr="00593150">
              <w:rPr>
                <w:rFonts w:ascii="仿宋" w:eastAsia="仿宋" w:hAnsi="仿宋" w:hint="eastAsia"/>
              </w:rPr>
              <w:t>出版单位</w:t>
            </w:r>
          </w:p>
        </w:tc>
        <w:tc>
          <w:tcPr>
            <w:tcW w:w="1265" w:type="dxa"/>
            <w:vAlign w:val="center"/>
          </w:tcPr>
          <w:p w:rsidR="00C54B47" w:rsidRPr="00593150" w:rsidRDefault="00C54B47" w:rsidP="00C54B47">
            <w:pPr>
              <w:jc w:val="center"/>
              <w:rPr>
                <w:rFonts w:ascii="仿宋" w:eastAsia="仿宋" w:hAnsi="仿宋"/>
              </w:rPr>
            </w:pPr>
            <w:r w:rsidRPr="00593150">
              <w:rPr>
                <w:rFonts w:ascii="仿宋" w:eastAsia="仿宋" w:hAnsi="仿宋" w:hint="eastAsia"/>
              </w:rPr>
              <w:t>出版时间</w:t>
            </w:r>
          </w:p>
        </w:tc>
        <w:tc>
          <w:tcPr>
            <w:tcW w:w="954" w:type="dxa"/>
            <w:vAlign w:val="center"/>
          </w:tcPr>
          <w:p w:rsidR="00A646C5" w:rsidRDefault="00C54B47" w:rsidP="00C54B47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/>
              </w:rPr>
            </w:pPr>
            <w:r w:rsidRPr="00593150">
              <w:rPr>
                <w:rFonts w:ascii="仿宋" w:eastAsia="仿宋" w:hAnsi="仿宋" w:hint="eastAsia"/>
              </w:rPr>
              <w:t>编写</w:t>
            </w:r>
          </w:p>
          <w:p w:rsidR="00C54B47" w:rsidRPr="00593150" w:rsidRDefault="00C54B47" w:rsidP="00C54B47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/>
              </w:rPr>
            </w:pPr>
            <w:r w:rsidRPr="00593150">
              <w:rPr>
                <w:rFonts w:ascii="仿宋" w:eastAsia="仿宋" w:hAnsi="仿宋" w:hint="eastAsia"/>
              </w:rPr>
              <w:t>字数</w:t>
            </w:r>
          </w:p>
        </w:tc>
      </w:tr>
      <w:tr w:rsidR="00C54B47" w:rsidRPr="00F8558D" w:rsidTr="002053B4">
        <w:trPr>
          <w:cantSplit/>
          <w:trHeight w:val="567"/>
          <w:jc w:val="center"/>
        </w:trPr>
        <w:tc>
          <w:tcPr>
            <w:tcW w:w="734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</w:tr>
      <w:tr w:rsidR="00A631B9" w:rsidRPr="00F8558D" w:rsidTr="002053B4">
        <w:trPr>
          <w:cantSplit/>
          <w:trHeight w:val="567"/>
          <w:jc w:val="center"/>
        </w:trPr>
        <w:tc>
          <w:tcPr>
            <w:tcW w:w="734" w:type="dxa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</w:tr>
      <w:tr w:rsidR="00A631B9" w:rsidRPr="00F8558D" w:rsidTr="002053B4">
        <w:trPr>
          <w:cantSplit/>
          <w:trHeight w:val="567"/>
          <w:jc w:val="center"/>
        </w:trPr>
        <w:tc>
          <w:tcPr>
            <w:tcW w:w="734" w:type="dxa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A631B9" w:rsidRDefault="00A631B9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</w:tr>
      <w:tr w:rsidR="00C54B47" w:rsidRPr="00F8558D" w:rsidTr="002053B4">
        <w:trPr>
          <w:cantSplit/>
          <w:trHeight w:val="567"/>
          <w:jc w:val="center"/>
        </w:trPr>
        <w:tc>
          <w:tcPr>
            <w:tcW w:w="734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</w:tr>
      <w:tr w:rsidR="00C54B47" w:rsidRPr="00F8558D" w:rsidTr="002053B4">
        <w:trPr>
          <w:cantSplit/>
          <w:trHeight w:val="567"/>
          <w:jc w:val="center"/>
        </w:trPr>
        <w:tc>
          <w:tcPr>
            <w:tcW w:w="734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3239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522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1265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  <w:tc>
          <w:tcPr>
            <w:tcW w:w="954" w:type="dxa"/>
            <w:vAlign w:val="center"/>
          </w:tcPr>
          <w:p w:rsidR="00C54B47" w:rsidRDefault="00C54B47" w:rsidP="002425BC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/>
                <w:kern w:val="2"/>
                <w:szCs w:val="21"/>
              </w:rPr>
            </w:pPr>
          </w:p>
        </w:tc>
      </w:tr>
    </w:tbl>
    <w:p w:rsidR="002346E2" w:rsidRDefault="002346E2">
      <w:pPr>
        <w:sectPr w:rsidR="002346E2" w:rsidSect="00BD35FC">
          <w:pgSz w:w="11906" w:h="16838" w:code="9"/>
          <w:pgMar w:top="1418" w:right="1418" w:bottom="1418" w:left="1440" w:header="709" w:footer="709" w:gutter="284"/>
          <w:cols w:space="708"/>
          <w:docGrid w:linePitch="360"/>
        </w:sect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580"/>
        <w:gridCol w:w="3105"/>
        <w:gridCol w:w="2583"/>
        <w:gridCol w:w="1498"/>
        <w:gridCol w:w="1096"/>
        <w:gridCol w:w="1899"/>
      </w:tblGrid>
      <w:tr w:rsidR="00B67D70" w:rsidRPr="00F8558D" w:rsidTr="00A631B9">
        <w:trPr>
          <w:cantSplit/>
          <w:trHeight w:val="465"/>
        </w:trPr>
        <w:tc>
          <w:tcPr>
            <w:tcW w:w="14218" w:type="dxa"/>
            <w:gridSpan w:val="7"/>
            <w:vAlign w:val="center"/>
          </w:tcPr>
          <w:p w:rsidR="00B67D70" w:rsidRPr="00B57AFC" w:rsidRDefault="00B57AFC" w:rsidP="00A631B9">
            <w:pPr>
              <w:autoSpaceDE w:val="0"/>
              <w:autoSpaceDN w:val="0"/>
              <w:adjustRightInd w:val="0"/>
              <w:rPr>
                <w:rFonts w:ascii="黑体" w:eastAsia="黑体" w:hAnsi="黑体"/>
                <w:b/>
                <w:kern w:val="2"/>
                <w:szCs w:val="21"/>
              </w:rPr>
            </w:pPr>
            <w:r>
              <w:rPr>
                <w:rFonts w:ascii="黑体" w:eastAsia="黑体" w:hAnsi="黑体" w:hint="eastAsia"/>
                <w:b/>
                <w:kern w:val="2"/>
                <w:szCs w:val="21"/>
              </w:rPr>
              <w:lastRenderedPageBreak/>
              <w:t>3</w:t>
            </w:r>
            <w:r>
              <w:rPr>
                <w:rFonts w:ascii="黑体" w:eastAsia="黑体" w:hAnsi="黑体"/>
                <w:b/>
                <w:kern w:val="2"/>
                <w:szCs w:val="21"/>
              </w:rPr>
              <w:t>.</w:t>
            </w:r>
            <w:r w:rsidR="00A646C5">
              <w:rPr>
                <w:rFonts w:ascii="黑体" w:eastAsia="黑体" w:hAnsi="黑体"/>
                <w:b/>
                <w:kern w:val="2"/>
                <w:szCs w:val="21"/>
              </w:rPr>
              <w:t>6</w:t>
            </w:r>
            <w:r w:rsidR="00596659" w:rsidRPr="00880ACA">
              <w:rPr>
                <w:rFonts w:ascii="黑体" w:eastAsia="黑体" w:hAnsi="黑体" w:hint="eastAsia"/>
                <w:b/>
              </w:rPr>
              <w:t>申请人任现职以来公开发表的代表性论文</w:t>
            </w:r>
            <w:r w:rsidR="00596659" w:rsidRPr="002053B4">
              <w:rPr>
                <w:rFonts w:ascii="仿宋_GB2312" w:eastAsia="仿宋_GB2312" w:cs="FZFSK--GBK1-0" w:hint="eastAsia"/>
                <w:color w:val="000000"/>
                <w:spacing w:val="-36"/>
                <w:szCs w:val="21"/>
              </w:rPr>
              <w:t>(限填</w:t>
            </w:r>
            <w:r w:rsidR="00A631B9" w:rsidRPr="002053B4">
              <w:rPr>
                <w:rFonts w:ascii="仿宋_GB2312" w:eastAsia="仿宋_GB2312" w:cs="FZFSK--GBK1-0"/>
                <w:color w:val="000000"/>
                <w:spacing w:val="-36"/>
                <w:szCs w:val="21"/>
              </w:rPr>
              <w:t>5</w:t>
            </w:r>
            <w:r w:rsidR="00596659" w:rsidRPr="002053B4">
              <w:rPr>
                <w:rFonts w:ascii="仿宋_GB2312" w:eastAsia="仿宋_GB2312" w:cs="FZFSK--GBK1-0" w:hint="eastAsia"/>
                <w:color w:val="000000"/>
                <w:spacing w:val="-36"/>
                <w:szCs w:val="21"/>
              </w:rPr>
              <w:t>篇，按重要性先后填写，论文全部作者按实际排序填写，且所有通讯作者标*，共同第一作者标#)</w:t>
            </w:r>
          </w:p>
        </w:tc>
      </w:tr>
      <w:tr w:rsidR="00B67D70" w:rsidRPr="00F8558D" w:rsidTr="00A631B9">
        <w:trPr>
          <w:cantSplit/>
          <w:trHeight w:val="465"/>
        </w:trPr>
        <w:tc>
          <w:tcPr>
            <w:tcW w:w="457" w:type="dxa"/>
            <w:vAlign w:val="center"/>
          </w:tcPr>
          <w:p w:rsidR="00B67D70" w:rsidRPr="00F8558D" w:rsidRDefault="00B67D70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3580" w:type="dxa"/>
            <w:vAlign w:val="center"/>
          </w:tcPr>
          <w:p w:rsidR="00B67D70" w:rsidRPr="00F8558D" w:rsidRDefault="005E245E" w:rsidP="00F8558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论文</w:t>
            </w:r>
            <w:r w:rsidR="00B67D70" w:rsidRPr="00F8558D">
              <w:rPr>
                <w:rFonts w:ascii="仿宋" w:eastAsia="仿宋" w:hAnsi="仿宋" w:hint="eastAsia"/>
              </w:rPr>
              <w:t>题目</w:t>
            </w:r>
          </w:p>
        </w:tc>
        <w:tc>
          <w:tcPr>
            <w:tcW w:w="3105" w:type="dxa"/>
            <w:vAlign w:val="center"/>
          </w:tcPr>
          <w:p w:rsidR="00B67D70" w:rsidRPr="00F8558D" w:rsidRDefault="005E245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全部作者</w:t>
            </w:r>
          </w:p>
        </w:tc>
        <w:tc>
          <w:tcPr>
            <w:tcW w:w="2583" w:type="dxa"/>
            <w:vAlign w:val="center"/>
          </w:tcPr>
          <w:p w:rsidR="00B67D70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刊物（会议）名称</w:t>
            </w:r>
          </w:p>
        </w:tc>
        <w:tc>
          <w:tcPr>
            <w:tcW w:w="1498" w:type="dxa"/>
            <w:vAlign w:val="center"/>
          </w:tcPr>
          <w:p w:rsidR="00B67D70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刊物级别</w:t>
            </w:r>
          </w:p>
        </w:tc>
        <w:tc>
          <w:tcPr>
            <w:tcW w:w="1096" w:type="dxa"/>
            <w:vAlign w:val="center"/>
          </w:tcPr>
          <w:p w:rsidR="005E245E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发表</w:t>
            </w:r>
          </w:p>
          <w:p w:rsidR="00B67D70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时间</w:t>
            </w:r>
          </w:p>
        </w:tc>
        <w:tc>
          <w:tcPr>
            <w:tcW w:w="1899" w:type="dxa"/>
            <w:vAlign w:val="center"/>
          </w:tcPr>
          <w:p w:rsidR="00B67D70" w:rsidRPr="00F8558D" w:rsidRDefault="005E245E">
            <w:pPr>
              <w:jc w:val="center"/>
              <w:rPr>
                <w:rFonts w:ascii="仿宋" w:eastAsia="仿宋" w:hAnsi="仿宋"/>
              </w:rPr>
            </w:pPr>
            <w:r w:rsidRPr="00F8558D">
              <w:rPr>
                <w:rFonts w:ascii="仿宋" w:eastAsia="仿宋" w:hAnsi="仿宋" w:hint="eastAsia"/>
              </w:rPr>
              <w:t>获奖情况</w:t>
            </w:r>
          </w:p>
        </w:tc>
      </w:tr>
      <w:tr w:rsidR="005E245E" w:rsidRPr="00F8558D" w:rsidTr="002053B4">
        <w:trPr>
          <w:cantSplit/>
          <w:trHeight w:val="1464"/>
        </w:trPr>
        <w:tc>
          <w:tcPr>
            <w:tcW w:w="457" w:type="dxa"/>
            <w:vAlign w:val="center"/>
          </w:tcPr>
          <w:p w:rsidR="005E245E" w:rsidRPr="00F8558D" w:rsidRDefault="00596659" w:rsidP="005E245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3580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105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583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98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96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99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1464"/>
        </w:trPr>
        <w:tc>
          <w:tcPr>
            <w:tcW w:w="457" w:type="dxa"/>
            <w:vAlign w:val="center"/>
          </w:tcPr>
          <w:p w:rsidR="005E245E" w:rsidRPr="00F8558D" w:rsidRDefault="00596659" w:rsidP="005E245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3580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105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583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98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96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99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1464"/>
        </w:trPr>
        <w:tc>
          <w:tcPr>
            <w:tcW w:w="457" w:type="dxa"/>
            <w:vAlign w:val="center"/>
          </w:tcPr>
          <w:p w:rsidR="005E245E" w:rsidRPr="00F8558D" w:rsidRDefault="00596659" w:rsidP="005E245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3580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105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583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98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96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99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1464"/>
        </w:trPr>
        <w:tc>
          <w:tcPr>
            <w:tcW w:w="457" w:type="dxa"/>
            <w:vAlign w:val="center"/>
          </w:tcPr>
          <w:p w:rsidR="005E245E" w:rsidRPr="00F8558D" w:rsidRDefault="00596659" w:rsidP="005E245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3580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105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583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98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96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99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</w:tr>
      <w:tr w:rsidR="005E245E" w:rsidRPr="00F8558D" w:rsidTr="002053B4">
        <w:trPr>
          <w:cantSplit/>
          <w:trHeight w:val="1464"/>
        </w:trPr>
        <w:tc>
          <w:tcPr>
            <w:tcW w:w="457" w:type="dxa"/>
            <w:vAlign w:val="center"/>
          </w:tcPr>
          <w:p w:rsidR="005E245E" w:rsidRPr="00F8558D" w:rsidRDefault="00A631B9" w:rsidP="005E245E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</w:t>
            </w:r>
          </w:p>
        </w:tc>
        <w:tc>
          <w:tcPr>
            <w:tcW w:w="3580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105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583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98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96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99" w:type="dxa"/>
            <w:vAlign w:val="center"/>
          </w:tcPr>
          <w:p w:rsidR="005E245E" w:rsidRPr="00F8558D" w:rsidRDefault="005E245E" w:rsidP="005E245E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3E2989" w:rsidRDefault="003E2989" w:rsidP="00D135DB">
      <w:pPr>
        <w:sectPr w:rsidR="003E2989" w:rsidSect="002346E2">
          <w:pgSz w:w="16838" w:h="11906" w:orient="landscape" w:code="9"/>
          <w:pgMar w:top="1440" w:right="1418" w:bottom="1418" w:left="1418" w:header="709" w:footer="709" w:gutter="284"/>
          <w:cols w:space="708"/>
          <w:docGrid w:linePitch="360"/>
        </w:sectPr>
      </w:pPr>
    </w:p>
    <w:tbl>
      <w:tblPr>
        <w:tblW w:w="932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314"/>
        <w:gridCol w:w="1417"/>
        <w:gridCol w:w="345"/>
        <w:gridCol w:w="506"/>
        <w:gridCol w:w="708"/>
        <w:gridCol w:w="62"/>
        <w:gridCol w:w="1072"/>
        <w:gridCol w:w="62"/>
        <w:gridCol w:w="647"/>
        <w:gridCol w:w="851"/>
        <w:gridCol w:w="61"/>
        <w:gridCol w:w="647"/>
        <w:gridCol w:w="1738"/>
        <w:gridCol w:w="110"/>
      </w:tblGrid>
      <w:tr w:rsidR="00920882" w:rsidTr="00D135DB">
        <w:trPr>
          <w:gridAfter w:val="1"/>
          <w:wAfter w:w="110" w:type="dxa"/>
          <w:trHeight w:val="567"/>
          <w:jc w:val="center"/>
        </w:trPr>
        <w:tc>
          <w:tcPr>
            <w:tcW w:w="9217" w:type="dxa"/>
            <w:gridSpan w:val="14"/>
            <w:vAlign w:val="center"/>
          </w:tcPr>
          <w:p w:rsidR="00920882" w:rsidRDefault="00920882" w:rsidP="00920882">
            <w:pPr>
              <w:snapToGrid w:val="0"/>
              <w:rPr>
                <w:rFonts w:ascii="仿宋_GB2312" w:eastAsia="仿宋_GB2312" w:hAnsi="华文仿宋"/>
              </w:rPr>
            </w:pPr>
            <w:r>
              <w:rPr>
                <w:rFonts w:ascii="黑体" w:eastAsia="黑体" w:hAnsi="黑体"/>
                <w:b/>
              </w:rPr>
              <w:lastRenderedPageBreak/>
              <w:t>3</w:t>
            </w:r>
            <w:r w:rsidRPr="009D6A30">
              <w:rPr>
                <w:rFonts w:ascii="黑体" w:eastAsia="黑体" w:hAnsi="黑体" w:hint="eastAsia"/>
                <w:b/>
              </w:rPr>
              <w:t>.</w:t>
            </w:r>
            <w:r>
              <w:rPr>
                <w:rFonts w:ascii="黑体" w:eastAsia="黑体" w:hAnsi="黑体"/>
                <w:b/>
              </w:rPr>
              <w:t>7</w:t>
            </w:r>
            <w:r w:rsidRPr="009D6A30">
              <w:rPr>
                <w:rFonts w:ascii="黑体" w:eastAsia="黑体" w:hAnsi="黑体" w:hint="eastAsia"/>
                <w:b/>
              </w:rPr>
              <w:t>申请人任现职以来</w:t>
            </w:r>
            <w:r>
              <w:rPr>
                <w:rFonts w:ascii="黑体" w:eastAsia="黑体" w:hAnsi="黑体" w:hint="eastAsia"/>
                <w:b/>
              </w:rPr>
              <w:t>获授权发明专利、软件著作权</w:t>
            </w:r>
            <w:r w:rsidRPr="00152704">
              <w:rPr>
                <w:rFonts w:ascii="仿宋_GB2312" w:eastAsia="仿宋_GB2312" w:cs="FZFSK--GBK1-0" w:hint="eastAsia"/>
                <w:color w:val="000000"/>
                <w:szCs w:val="21"/>
              </w:rPr>
              <w:t>(限填5项，按重要性排序)</w:t>
            </w:r>
          </w:p>
        </w:tc>
      </w:tr>
      <w:tr w:rsidR="00920882" w:rsidTr="00D135DB">
        <w:trPr>
          <w:gridAfter w:val="1"/>
          <w:wAfter w:w="110" w:type="dxa"/>
          <w:trHeight w:val="618"/>
          <w:jc w:val="center"/>
        </w:trPr>
        <w:tc>
          <w:tcPr>
            <w:tcW w:w="787" w:type="dxa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序号</w:t>
            </w:r>
          </w:p>
        </w:tc>
        <w:tc>
          <w:tcPr>
            <w:tcW w:w="20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/>
              </w:rPr>
              <w:t>名称</w:t>
            </w:r>
          </w:p>
        </w:tc>
        <w:tc>
          <w:tcPr>
            <w:tcW w:w="12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/>
              </w:rPr>
              <w:t>授权编号</w:t>
            </w:r>
          </w:p>
        </w:tc>
        <w:tc>
          <w:tcPr>
            <w:tcW w:w="1134" w:type="dxa"/>
            <w:gridSpan w:val="2"/>
            <w:vAlign w:val="center"/>
          </w:tcPr>
          <w:p w:rsidR="00D135DB" w:rsidRDefault="00920882" w:rsidP="004B222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授权</w:t>
            </w:r>
          </w:p>
          <w:p w:rsidR="00920882" w:rsidRPr="009D6A30" w:rsidRDefault="00920882" w:rsidP="004B222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公告日</w:t>
            </w:r>
          </w:p>
        </w:tc>
        <w:tc>
          <w:tcPr>
            <w:tcW w:w="1559" w:type="dxa"/>
            <w:gridSpan w:val="3"/>
            <w:vAlign w:val="center"/>
          </w:tcPr>
          <w:p w:rsidR="00920882" w:rsidRPr="009D6A30" w:rsidRDefault="00920882" w:rsidP="004B222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全部发明人</w:t>
            </w:r>
          </w:p>
        </w:tc>
        <w:tc>
          <w:tcPr>
            <w:tcW w:w="2385" w:type="dxa"/>
            <w:gridSpan w:val="2"/>
            <w:vAlign w:val="center"/>
          </w:tcPr>
          <w:p w:rsidR="00920882" w:rsidRPr="009D6A30" w:rsidRDefault="00D135DB" w:rsidP="004B222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转化或应用情况</w:t>
            </w:r>
          </w:p>
        </w:tc>
      </w:tr>
      <w:tr w:rsidR="00920882" w:rsidTr="00D135DB">
        <w:trPr>
          <w:gridAfter w:val="1"/>
          <w:wAfter w:w="110" w:type="dxa"/>
          <w:trHeight w:val="1021"/>
          <w:jc w:val="center"/>
        </w:trPr>
        <w:tc>
          <w:tcPr>
            <w:tcW w:w="787" w:type="dxa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1</w:t>
            </w:r>
          </w:p>
        </w:tc>
        <w:tc>
          <w:tcPr>
            <w:tcW w:w="2076" w:type="dxa"/>
            <w:gridSpan w:val="3"/>
            <w:vAlign w:val="center"/>
          </w:tcPr>
          <w:p w:rsidR="00920882" w:rsidRPr="009D6A30" w:rsidRDefault="00920882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20882" w:rsidRPr="009D6A30" w:rsidRDefault="00920882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20882" w:rsidRPr="009D6A30" w:rsidRDefault="00920882" w:rsidP="004B222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20882" w:rsidTr="00D135DB">
        <w:trPr>
          <w:gridAfter w:val="1"/>
          <w:wAfter w:w="110" w:type="dxa"/>
          <w:trHeight w:val="1021"/>
          <w:jc w:val="center"/>
        </w:trPr>
        <w:tc>
          <w:tcPr>
            <w:tcW w:w="787" w:type="dxa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2</w:t>
            </w:r>
          </w:p>
        </w:tc>
        <w:tc>
          <w:tcPr>
            <w:tcW w:w="20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20882" w:rsidTr="00D135DB">
        <w:trPr>
          <w:gridAfter w:val="1"/>
          <w:wAfter w:w="110" w:type="dxa"/>
          <w:trHeight w:val="1021"/>
          <w:jc w:val="center"/>
        </w:trPr>
        <w:tc>
          <w:tcPr>
            <w:tcW w:w="787" w:type="dxa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3</w:t>
            </w:r>
          </w:p>
        </w:tc>
        <w:tc>
          <w:tcPr>
            <w:tcW w:w="20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20882" w:rsidTr="00D135DB">
        <w:trPr>
          <w:gridAfter w:val="1"/>
          <w:wAfter w:w="110" w:type="dxa"/>
          <w:trHeight w:val="1021"/>
          <w:jc w:val="center"/>
        </w:trPr>
        <w:tc>
          <w:tcPr>
            <w:tcW w:w="787" w:type="dxa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 w:hint="eastAsia"/>
              </w:rPr>
              <w:t>4</w:t>
            </w:r>
          </w:p>
        </w:tc>
        <w:tc>
          <w:tcPr>
            <w:tcW w:w="20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20882" w:rsidTr="00D135DB">
        <w:trPr>
          <w:gridAfter w:val="1"/>
          <w:wAfter w:w="110" w:type="dxa"/>
          <w:trHeight w:val="1021"/>
          <w:jc w:val="center"/>
        </w:trPr>
        <w:tc>
          <w:tcPr>
            <w:tcW w:w="787" w:type="dxa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</w:rPr>
            </w:pPr>
            <w:r>
              <w:rPr>
                <w:rFonts w:ascii="仿宋_GB2312" w:eastAsia="仿宋_GB2312" w:hAnsi="华文仿宋"/>
              </w:rPr>
              <w:t>5</w:t>
            </w:r>
          </w:p>
        </w:tc>
        <w:tc>
          <w:tcPr>
            <w:tcW w:w="20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20882" w:rsidTr="00D135DB">
        <w:trPr>
          <w:gridAfter w:val="1"/>
          <w:wAfter w:w="110" w:type="dxa"/>
          <w:trHeight w:val="567"/>
          <w:jc w:val="center"/>
        </w:trPr>
        <w:tc>
          <w:tcPr>
            <w:tcW w:w="9217" w:type="dxa"/>
            <w:gridSpan w:val="14"/>
            <w:vAlign w:val="center"/>
          </w:tcPr>
          <w:p w:rsidR="00920882" w:rsidRDefault="00D135DB" w:rsidP="00D135DB">
            <w:pPr>
              <w:snapToGrid w:val="0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黑体" w:eastAsia="黑体" w:hAnsi="黑体"/>
                <w:b/>
              </w:rPr>
              <w:t>3</w:t>
            </w:r>
            <w:r w:rsidR="00920882" w:rsidRPr="00494FF0">
              <w:rPr>
                <w:rFonts w:ascii="黑体" w:eastAsia="黑体" w:hAnsi="黑体" w:hint="eastAsia"/>
                <w:b/>
              </w:rPr>
              <w:t>.</w:t>
            </w:r>
            <w:r>
              <w:rPr>
                <w:rFonts w:ascii="黑体" w:eastAsia="黑体" w:hAnsi="黑体"/>
                <w:b/>
              </w:rPr>
              <w:t>8</w:t>
            </w:r>
            <w:r w:rsidR="00920882" w:rsidRPr="00494FF0">
              <w:rPr>
                <w:rFonts w:ascii="黑体" w:eastAsia="黑体" w:hAnsi="黑体" w:hint="eastAsia"/>
                <w:b/>
              </w:rPr>
              <w:t>申请人任现职以来具有代表性的其他业绩</w:t>
            </w:r>
            <w:r w:rsidR="00920882" w:rsidRPr="00494FF0">
              <w:rPr>
                <w:rFonts w:ascii="仿宋_GB2312" w:eastAsia="仿宋_GB2312" w:cs="FZFSK--GBK1-0" w:hint="eastAsia"/>
                <w:color w:val="000000"/>
                <w:szCs w:val="21"/>
              </w:rPr>
              <w:t>(请自行排序，逐条填写)</w:t>
            </w:r>
          </w:p>
        </w:tc>
      </w:tr>
      <w:tr w:rsidR="00920882" w:rsidTr="00A646C5">
        <w:trPr>
          <w:gridAfter w:val="1"/>
          <w:wAfter w:w="110" w:type="dxa"/>
          <w:trHeight w:val="4228"/>
          <w:jc w:val="center"/>
        </w:trPr>
        <w:tc>
          <w:tcPr>
            <w:tcW w:w="9217" w:type="dxa"/>
            <w:gridSpan w:val="14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</w:p>
        </w:tc>
      </w:tr>
      <w:tr w:rsidR="00920882" w:rsidTr="00D135DB">
        <w:trPr>
          <w:gridAfter w:val="1"/>
          <w:wAfter w:w="110" w:type="dxa"/>
          <w:trHeight w:val="567"/>
          <w:jc w:val="center"/>
        </w:trPr>
        <w:tc>
          <w:tcPr>
            <w:tcW w:w="9217" w:type="dxa"/>
            <w:gridSpan w:val="14"/>
            <w:vAlign w:val="center"/>
          </w:tcPr>
          <w:p w:rsidR="00920882" w:rsidRDefault="00920882" w:rsidP="004B222F">
            <w:pPr>
              <w:snapToGrid w:val="0"/>
              <w:jc w:val="center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t>申请人承诺</w:t>
            </w:r>
          </w:p>
        </w:tc>
      </w:tr>
      <w:tr w:rsidR="00920882" w:rsidTr="00D135DB">
        <w:trPr>
          <w:gridAfter w:val="1"/>
          <w:wAfter w:w="110" w:type="dxa"/>
          <w:trHeight w:val="855"/>
          <w:jc w:val="center"/>
        </w:trPr>
        <w:tc>
          <w:tcPr>
            <w:tcW w:w="9217" w:type="dxa"/>
            <w:gridSpan w:val="14"/>
            <w:vAlign w:val="center"/>
          </w:tcPr>
          <w:p w:rsidR="00920882" w:rsidRDefault="00920882" w:rsidP="004B222F">
            <w:pPr>
              <w:adjustRightInd w:val="0"/>
              <w:snapToGrid w:val="0"/>
              <w:spacing w:line="276" w:lineRule="auto"/>
              <w:ind w:firstLineChars="200" w:firstLine="560"/>
              <w:rPr>
                <w:rFonts w:ascii="仿宋" w:eastAsia="仿宋" w:hAnsi="仿宋"/>
                <w:sz w:val="28"/>
              </w:rPr>
            </w:pPr>
          </w:p>
          <w:p w:rsidR="00920882" w:rsidRDefault="00920882" w:rsidP="004B222F">
            <w:pPr>
              <w:adjustRightInd w:val="0"/>
              <w:snapToGrid w:val="0"/>
              <w:spacing w:line="276" w:lineRule="auto"/>
              <w:ind w:firstLineChars="200" w:firstLine="56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本人承诺所填内容真实准确，如与事实不符，个人愿承担一切责任。</w:t>
            </w:r>
          </w:p>
          <w:p w:rsidR="00920882" w:rsidRPr="00C57264" w:rsidRDefault="00920882" w:rsidP="004B222F">
            <w:pPr>
              <w:adjustRightInd w:val="0"/>
              <w:snapToGrid w:val="0"/>
              <w:spacing w:line="276" w:lineRule="auto"/>
              <w:rPr>
                <w:rFonts w:ascii="仿宋" w:eastAsia="仿宋" w:hAnsi="仿宋"/>
                <w:sz w:val="28"/>
              </w:rPr>
            </w:pPr>
          </w:p>
          <w:p w:rsidR="00920882" w:rsidRDefault="00920882" w:rsidP="004B222F">
            <w:pPr>
              <w:spacing w:line="400" w:lineRule="exact"/>
              <w:ind w:firstLineChars="1550" w:firstLine="43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申请人签字：</w:t>
            </w:r>
          </w:p>
          <w:p w:rsidR="00920882" w:rsidRDefault="00920882" w:rsidP="00DA45D7"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Chars="2538" w:firstLine="7106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年 </w:t>
            </w:r>
            <w:r w:rsidR="00DA45D7"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 xml:space="preserve"> 月 </w:t>
            </w:r>
            <w:r w:rsidR="00DA45D7"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 xml:space="preserve"> 日</w:t>
            </w:r>
          </w:p>
        </w:tc>
      </w:tr>
      <w:tr w:rsidR="00920882" w:rsidTr="00D135DB">
        <w:trPr>
          <w:trHeight w:val="646"/>
          <w:jc w:val="center"/>
        </w:trPr>
        <w:tc>
          <w:tcPr>
            <w:tcW w:w="9327" w:type="dxa"/>
            <w:gridSpan w:val="1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20882" w:rsidRPr="00A03F48" w:rsidRDefault="00920882" w:rsidP="004B222F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lastRenderedPageBreak/>
              <w:t>所在单位保密审核意见</w:t>
            </w:r>
          </w:p>
        </w:tc>
      </w:tr>
      <w:tr w:rsidR="00920882" w:rsidTr="00D135DB">
        <w:trPr>
          <w:trHeight w:val="2013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20882" w:rsidRDefault="00920882" w:rsidP="004B222F">
            <w:pPr>
              <w:pStyle w:val="a7"/>
              <w:autoSpaceDE w:val="0"/>
              <w:autoSpaceDN w:val="0"/>
              <w:adjustRightInd w:val="0"/>
              <w:snapToGrid w:val="0"/>
              <w:spacing w:line="600" w:lineRule="exact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  <w:lang w:bidi="ar"/>
              </w:rPr>
              <w:t>经审核，申请人填写的上述材料不包含涉密信息。</w:t>
            </w:r>
          </w:p>
          <w:p w:rsidR="00920882" w:rsidRDefault="00920882" w:rsidP="004B222F">
            <w:pPr>
              <w:pStyle w:val="a7"/>
              <w:autoSpaceDE w:val="0"/>
              <w:autoSpaceDN w:val="0"/>
              <w:adjustRightInd w:val="0"/>
              <w:snapToGrid w:val="0"/>
              <w:ind w:firstLineChars="200" w:firstLine="5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920882" w:rsidRDefault="00920882" w:rsidP="004B222F">
            <w:pPr>
              <w:spacing w:line="400" w:lineRule="exact"/>
              <w:ind w:firstLineChars="1550" w:firstLine="434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  <w:lang w:bidi="ar"/>
              </w:rPr>
              <w:t>保密负责人签字：</w:t>
            </w:r>
          </w:p>
          <w:p w:rsidR="00920882" w:rsidRPr="00DA45D7" w:rsidRDefault="00DA45D7" w:rsidP="00DA45D7"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Chars="2538" w:firstLine="7106"/>
              <w:rPr>
                <w:rFonts w:ascii="仿宋" w:eastAsia="仿宋" w:hAnsi="仿宋" w:cs="FZFSK--GBK1-0"/>
                <w:sz w:val="30"/>
                <w:szCs w:val="30"/>
              </w:rPr>
            </w:pPr>
            <w:r w:rsidRPr="00DA45D7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DA45D7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A45D7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DA45D7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A45D7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  <w:tr w:rsidR="00920882" w:rsidTr="00D135DB">
        <w:trPr>
          <w:trHeight w:val="646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882" w:rsidRPr="00A03F48" w:rsidRDefault="00920882" w:rsidP="004B222F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t>所在单位基层党组织意见</w:t>
            </w:r>
          </w:p>
        </w:tc>
      </w:tr>
      <w:tr w:rsidR="00920882" w:rsidTr="00D135DB">
        <w:trPr>
          <w:trHeight w:val="2587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20882" w:rsidRDefault="00920882" w:rsidP="004B222F">
            <w:pPr>
              <w:adjustRightInd w:val="0"/>
              <w:snapToGrid w:val="0"/>
              <w:spacing w:beforeLines="100" w:before="240" w:afterLines="50" w:after="120" w:line="276" w:lineRule="auto"/>
              <w:rPr>
                <w:rFonts w:ascii="黑体" w:eastAsia="黑体" w:hAnsi="宋体" w:cs="FZFSK--GBK1-0"/>
                <w:b/>
                <w:color w:val="C00000"/>
                <w:spacing w:val="-1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C00000"/>
                <w:szCs w:val="32"/>
                <w:lang w:bidi="ar"/>
              </w:rPr>
              <w:t>(</w:t>
            </w:r>
            <w:r w:rsidR="00322CB2">
              <w:rPr>
                <w:rFonts w:ascii="仿宋_GB2312" w:eastAsia="仿宋_GB2312" w:cs="仿宋_GB2312" w:hint="eastAsia"/>
                <w:color w:val="C00000"/>
                <w:szCs w:val="32"/>
                <w:lang w:bidi="ar"/>
              </w:rPr>
              <w:t>对申请人思想</w:t>
            </w:r>
            <w:bookmarkStart w:id="0" w:name="_GoBack"/>
            <w:bookmarkEnd w:id="0"/>
            <w:r>
              <w:rPr>
                <w:rFonts w:ascii="仿宋_GB2312" w:eastAsia="仿宋_GB2312" w:cs="仿宋_GB2312" w:hint="eastAsia"/>
                <w:color w:val="C00000"/>
                <w:szCs w:val="32"/>
                <w:lang w:bidi="ar"/>
              </w:rPr>
              <w:t>政治素质、师德师风和意识形态情况的鉴定意见)</w:t>
            </w:r>
          </w:p>
          <w:p w:rsidR="00920882" w:rsidRDefault="00920882" w:rsidP="004B222F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920882" w:rsidRPr="00A629BF" w:rsidRDefault="00920882" w:rsidP="004B222F"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>党支部书记签字：</w:t>
            </w:r>
            <w:r w:rsidR="008F53D2" w:rsidRPr="008F53D2">
              <w:rPr>
                <w:rFonts w:ascii="仿宋" w:eastAsia="仿宋" w:hAnsi="仿宋" w:cs="仿宋_GB2312" w:hint="eastAsia"/>
                <w:sz w:val="28"/>
                <w:szCs w:val="28"/>
                <w:lang w:bidi="ar"/>
              </w:rPr>
              <w:t xml:space="preserve">     </w:t>
            </w:r>
            <w:r w:rsidR="008F53D2" w:rsidRPr="008F53D2">
              <w:rPr>
                <w:rFonts w:ascii="仿宋" w:eastAsia="仿宋" w:hAnsi="仿宋" w:cs="仿宋_GB2312"/>
                <w:sz w:val="28"/>
                <w:szCs w:val="28"/>
                <w:lang w:bidi="ar"/>
              </w:rPr>
              <w:t xml:space="preserve"> </w:t>
            </w:r>
            <w:r w:rsidR="008F53D2" w:rsidRPr="008F53D2">
              <w:rPr>
                <w:rFonts w:ascii="仿宋" w:eastAsia="仿宋" w:hAnsi="仿宋" w:cs="仿宋_GB2312" w:hint="eastAsia"/>
                <w:sz w:val="28"/>
                <w:szCs w:val="28"/>
                <w:lang w:bidi="ar"/>
              </w:rPr>
              <w:t xml:space="preserve"> </w:t>
            </w:r>
            <w:r w:rsidR="008F53D2" w:rsidRPr="008F53D2">
              <w:rPr>
                <w:rFonts w:ascii="仿宋" w:eastAsia="仿宋" w:hAnsi="仿宋" w:cs="仿宋_GB2312"/>
                <w:sz w:val="28"/>
                <w:szCs w:val="28"/>
                <w:lang w:bidi="ar"/>
              </w:rPr>
              <w:t xml:space="preserve"> </w:t>
            </w:r>
            <w:r w:rsidR="008F53D2" w:rsidRPr="008F53D2">
              <w:rPr>
                <w:rFonts w:ascii="仿宋" w:eastAsia="仿宋" w:hAnsi="仿宋" w:cs="仿宋_GB2312" w:hint="eastAsia"/>
                <w:sz w:val="28"/>
                <w:szCs w:val="28"/>
                <w:lang w:bidi="ar"/>
              </w:rPr>
              <w:t xml:space="preserve"> </w:t>
            </w:r>
            <w:r w:rsidR="008F53D2" w:rsidRPr="008F53D2">
              <w:rPr>
                <w:rFonts w:ascii="仿宋" w:eastAsia="仿宋" w:hAnsi="仿宋" w:cs="仿宋_GB2312"/>
                <w:sz w:val="28"/>
                <w:szCs w:val="28"/>
                <w:lang w:bidi="ar"/>
              </w:rPr>
              <w:t xml:space="preserve">    </w:t>
            </w:r>
            <w:r w:rsidRPr="008F53D2">
              <w:rPr>
                <w:rFonts w:ascii="仿宋" w:eastAsia="仿宋" w:hAnsi="仿宋" w:cs="仿宋_GB2312" w:hint="eastAsia"/>
                <w:sz w:val="28"/>
                <w:szCs w:val="28"/>
                <w:lang w:bidi="ar"/>
              </w:rPr>
              <w:t>党委负</w:t>
            </w:r>
            <w:r w:rsidRPr="008F53D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责人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签字（盖章）</w:t>
            </w:r>
            <w:r>
              <w:rPr>
                <w:rFonts w:eastAsia="仿宋_GB2312" w:cs="仿宋_GB2312" w:hint="eastAsia"/>
                <w:sz w:val="28"/>
                <w:szCs w:val="28"/>
                <w:lang w:bidi="ar"/>
              </w:rPr>
              <w:t>：</w:t>
            </w:r>
          </w:p>
          <w:p w:rsidR="00920882" w:rsidRDefault="00DA45D7" w:rsidP="00DA45D7"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Chars="2538" w:firstLine="7106"/>
              <w:rPr>
                <w:rFonts w:ascii="仿宋" w:eastAsia="仿宋" w:hAnsi="仿宋"/>
                <w:sz w:val="28"/>
              </w:rPr>
            </w:pPr>
            <w:r w:rsidRPr="00DA45D7"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 w:rsidRPr="00DA45D7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A45D7">
              <w:rPr>
                <w:rFonts w:ascii="仿宋" w:eastAsia="仿宋" w:hAnsi="仿宋" w:hint="eastAsia"/>
                <w:sz w:val="28"/>
                <w:szCs w:val="28"/>
                <w:lang w:bidi="ar"/>
              </w:rPr>
              <w:t>月</w:t>
            </w:r>
            <w:r w:rsidRPr="00DA45D7"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</w:t>
            </w:r>
            <w:r w:rsidRPr="00DA45D7">
              <w:rPr>
                <w:rFonts w:ascii="仿宋" w:eastAsia="仿宋" w:hAnsi="仿宋" w:hint="eastAsia"/>
                <w:sz w:val="28"/>
                <w:szCs w:val="28"/>
                <w:lang w:bidi="ar"/>
              </w:rPr>
              <w:t>日</w:t>
            </w:r>
          </w:p>
        </w:tc>
      </w:tr>
      <w:tr w:rsidR="00920882" w:rsidTr="00D135DB">
        <w:trPr>
          <w:trHeight w:val="646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t>推荐单位意见</w:t>
            </w:r>
          </w:p>
        </w:tc>
      </w:tr>
      <w:tr w:rsidR="00920882" w:rsidTr="00D135DB">
        <w:trPr>
          <w:trHeight w:val="2523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20882" w:rsidRDefault="00920882" w:rsidP="008F53D2">
            <w:pPr>
              <w:autoSpaceDE w:val="0"/>
              <w:autoSpaceDN w:val="0"/>
              <w:adjustRightInd w:val="0"/>
              <w:spacing w:beforeLines="100" w:before="240" w:line="500" w:lineRule="exact"/>
              <w:ind w:leftChars="50" w:left="120" w:rightChars="50" w:right="12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经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 w:rsidR="008F53D2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               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专项</w:t>
            </w:r>
            <w:r w:rsidR="008F53D2" w:rsidRPr="000F62ED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工作组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审查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、讨论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，该同志申报材料内容真实、准确，符合学术道德规范，满足学校专业技术职务评聘要求，同意推荐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       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同志申报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         </w:t>
            </w:r>
            <w:r w:rsidR="008F53D2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 </w:t>
            </w:r>
            <w:r w:rsidR="008F53D2" w:rsidRPr="00A03F48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职务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。</w:t>
            </w:r>
          </w:p>
          <w:p w:rsidR="00920882" w:rsidRDefault="008F53D2" w:rsidP="008F53D2">
            <w:pPr>
              <w:tabs>
                <w:tab w:val="left" w:pos="3966"/>
                <w:tab w:val="left" w:pos="6372"/>
              </w:tabs>
              <w:autoSpaceDE w:val="0"/>
              <w:autoSpaceDN w:val="0"/>
              <w:adjustRightInd w:val="0"/>
              <w:spacing w:beforeLines="200" w:before="480" w:line="480" w:lineRule="auto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图书</w:t>
            </w:r>
            <w:r>
              <w:rPr>
                <w:rFonts w:ascii="仿宋" w:eastAsia="仿宋" w:hAnsi="仿宋" w:cs="仿宋"/>
                <w:sz w:val="28"/>
                <w:szCs w:val="28"/>
                <w:lang w:bidi="ar"/>
              </w:rPr>
              <w:t>馆馆长</w:t>
            </w:r>
            <w:r w:rsidR="00920882">
              <w:rPr>
                <w:rFonts w:ascii="仿宋" w:eastAsia="仿宋" w:hAnsi="仿宋" w:cs="仿宋"/>
                <w:sz w:val="28"/>
                <w:szCs w:val="28"/>
                <w:lang w:bidi="ar"/>
              </w:rPr>
              <w:t>签字</w:t>
            </w:r>
            <w:r w:rsidR="0092088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：</w:t>
            </w:r>
            <w:r w:rsidRPr="008F53D2">
              <w:rPr>
                <w:rFonts w:ascii="仿宋" w:eastAsia="仿宋" w:hAnsi="仿宋" w:cs="仿宋_GB2312" w:hint="eastAsia"/>
                <w:sz w:val="28"/>
                <w:szCs w:val="28"/>
                <w:lang w:bidi="ar"/>
              </w:rPr>
              <w:t xml:space="preserve">     </w:t>
            </w:r>
            <w:r w:rsidRPr="008F53D2">
              <w:rPr>
                <w:rFonts w:ascii="仿宋" w:eastAsia="仿宋" w:hAnsi="仿宋" w:cs="仿宋_GB2312"/>
                <w:sz w:val="28"/>
                <w:szCs w:val="28"/>
                <w:lang w:bidi="ar"/>
              </w:rPr>
              <w:t xml:space="preserve"> </w:t>
            </w:r>
            <w:r w:rsidRPr="008F53D2">
              <w:rPr>
                <w:rFonts w:ascii="仿宋" w:eastAsia="仿宋" w:hAnsi="仿宋" w:cs="仿宋_GB2312" w:hint="eastAsia"/>
                <w:sz w:val="28"/>
                <w:szCs w:val="28"/>
                <w:lang w:bidi="ar"/>
              </w:rPr>
              <w:t xml:space="preserve"> </w:t>
            </w:r>
            <w:r w:rsidRPr="008F53D2">
              <w:rPr>
                <w:rFonts w:ascii="仿宋" w:eastAsia="仿宋" w:hAnsi="仿宋" w:cs="仿宋_GB2312"/>
                <w:sz w:val="28"/>
                <w:szCs w:val="28"/>
                <w:lang w:bidi="ar"/>
              </w:rPr>
              <w:t xml:space="preserve"> </w:t>
            </w:r>
            <w:r w:rsidRPr="008F53D2">
              <w:rPr>
                <w:rFonts w:ascii="仿宋" w:eastAsia="仿宋" w:hAnsi="仿宋" w:cs="仿宋_GB2312" w:hint="eastAsia"/>
                <w:sz w:val="28"/>
                <w:szCs w:val="28"/>
                <w:lang w:bidi="ar"/>
              </w:rPr>
              <w:t xml:space="preserve"> </w:t>
            </w:r>
            <w:r w:rsidRPr="008F53D2">
              <w:rPr>
                <w:rFonts w:ascii="仿宋" w:eastAsia="仿宋" w:hAnsi="仿宋" w:cs="仿宋_GB2312"/>
                <w:sz w:val="28"/>
                <w:szCs w:val="28"/>
                <w:lang w:bidi="ar"/>
              </w:rPr>
              <w:t xml:space="preserve">    </w:t>
            </w:r>
            <w:r w:rsidR="0092088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专项</w:t>
            </w:r>
            <w:r w:rsidR="00920882">
              <w:rPr>
                <w:rFonts w:ascii="仿宋" w:eastAsia="仿宋" w:hAnsi="仿宋" w:cs="仿宋"/>
                <w:sz w:val="28"/>
                <w:szCs w:val="28"/>
                <w:lang w:bidi="ar"/>
              </w:rPr>
              <w:t>工作组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组长</w:t>
            </w:r>
            <w:r w:rsidR="00920882">
              <w:rPr>
                <w:rFonts w:ascii="仿宋" w:eastAsia="仿宋" w:hAnsi="仿宋" w:cs="仿宋"/>
                <w:sz w:val="28"/>
                <w:szCs w:val="28"/>
                <w:lang w:bidi="ar"/>
              </w:rPr>
              <w:t>签字</w:t>
            </w:r>
            <w:r w:rsidR="0092088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（盖章）</w:t>
            </w:r>
            <w:r w:rsidR="00DA45D7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：</w:t>
            </w:r>
          </w:p>
          <w:p w:rsidR="00920882" w:rsidRDefault="00920882" w:rsidP="008F53D2"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600" w:lineRule="exact"/>
              <w:ind w:right="17" w:firstLineChars="2538" w:firstLine="7106"/>
              <w:rPr>
                <w:rFonts w:ascii="宋体" w:hAnsi="宋体" w:cs="FZFSK--GBK1-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年</w:t>
            </w:r>
            <w:r w:rsidR="002053B4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月</w:t>
            </w:r>
            <w:r w:rsidR="002053B4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日</w:t>
            </w:r>
          </w:p>
        </w:tc>
      </w:tr>
      <w:tr w:rsidR="00920882" w:rsidTr="00D135DB">
        <w:trPr>
          <w:trHeight w:val="567"/>
          <w:jc w:val="center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备注</w:t>
            </w:r>
          </w:p>
        </w:tc>
      </w:tr>
      <w:tr w:rsidR="00920882" w:rsidTr="00D135DB">
        <w:trPr>
          <w:trHeight w:val="567"/>
          <w:jc w:val="center"/>
        </w:trPr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20882" w:rsidRPr="00BD19B1" w:rsidTr="00D135DB">
        <w:trPr>
          <w:trHeight w:val="646"/>
          <w:jc w:val="center"/>
        </w:trPr>
        <w:tc>
          <w:tcPr>
            <w:tcW w:w="9327" w:type="dxa"/>
            <w:gridSpan w:val="1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20882" w:rsidRPr="00BD19B1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 w:rsidRPr="00BD19B1"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  <w:lastRenderedPageBreak/>
              <w:t>专家评议组意见</w:t>
            </w:r>
          </w:p>
        </w:tc>
      </w:tr>
      <w:tr w:rsidR="00920882" w:rsidTr="00547B54">
        <w:trPr>
          <w:trHeight w:val="3708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882" w:rsidRDefault="00920882" w:rsidP="004B222F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负责人签字：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 </w:t>
            </w:r>
          </w:p>
          <w:p w:rsidR="00920882" w:rsidRDefault="00920882" w:rsidP="00DA45D7"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Chars="2538" w:firstLine="710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年 </w:t>
            </w:r>
            <w:r w:rsidR="00C059C2"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月 </w:t>
            </w:r>
            <w:r w:rsidR="00C059C2"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日</w:t>
            </w:r>
          </w:p>
        </w:tc>
      </w:tr>
      <w:tr w:rsidR="00920882" w:rsidTr="00D135DB">
        <w:trPr>
          <w:trHeight w:val="646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b/>
                <w:sz w:val="30"/>
                <w:szCs w:val="30"/>
                <w:lang w:bidi="ar"/>
              </w:rPr>
              <w:t>评审委员会意见</w:t>
            </w:r>
          </w:p>
        </w:tc>
      </w:tr>
      <w:tr w:rsidR="00920882" w:rsidTr="00547B54">
        <w:trPr>
          <w:trHeight w:val="3162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500" w:lineRule="exact"/>
              <w:ind w:leftChars="100" w:left="240" w:rightChars="100" w:right="24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8F53D2">
            <w:pPr>
              <w:autoSpaceDE w:val="0"/>
              <w:autoSpaceDN w:val="0"/>
              <w:adjustRightInd w:val="0"/>
              <w:spacing w:line="500" w:lineRule="exact"/>
              <w:ind w:leftChars="200" w:left="480" w:rightChars="200"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经学校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</w:t>
            </w:r>
            <w:r w:rsidR="008F53D2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 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</w:t>
            </w:r>
            <w:r w:rsidR="008F53D2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      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委员会评审，同意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  </w:t>
            </w:r>
            <w:r w:rsidR="008F53D2">
              <w:rPr>
                <w:rFonts w:ascii="仿宋" w:eastAsia="仿宋" w:hAnsi="仿宋" w:cs="仿宋"/>
                <w:sz w:val="28"/>
                <w:szCs w:val="28"/>
                <w:u w:val="single"/>
                <w:lang w:bidi="ar"/>
              </w:rPr>
              <w:t xml:space="preserve">  </w:t>
            </w:r>
            <w:r w:rsidR="008F53D2"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同志聘任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  <w:lang w:bidi="ar"/>
              </w:rPr>
              <w:t xml:space="preserve">        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职务。</w:t>
            </w:r>
          </w:p>
          <w:p w:rsidR="00920882" w:rsidRDefault="00920882" w:rsidP="004B222F">
            <w:pPr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ind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评审委员会主任签字：</w:t>
            </w:r>
          </w:p>
          <w:p w:rsidR="00920882" w:rsidRDefault="00920882" w:rsidP="00DA45D7"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Chars="2538" w:firstLine="710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年</w:t>
            </w:r>
            <w:r w:rsidR="00C059C2"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月 </w:t>
            </w:r>
            <w:r w:rsidR="00C059C2"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日</w:t>
            </w:r>
          </w:p>
        </w:tc>
      </w:tr>
      <w:tr w:rsidR="00920882" w:rsidTr="00F54342">
        <w:trPr>
          <w:trHeight w:val="567"/>
          <w:jc w:val="center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备注</w:t>
            </w:r>
          </w:p>
        </w:tc>
      </w:tr>
      <w:tr w:rsidR="00920882" w:rsidTr="00F54342">
        <w:trPr>
          <w:trHeight w:val="567"/>
          <w:jc w:val="center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20882" w:rsidTr="00D135DB">
        <w:trPr>
          <w:trHeight w:val="646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882" w:rsidRDefault="00920882" w:rsidP="004B222F">
            <w:pPr>
              <w:autoSpaceDE w:val="0"/>
              <w:autoSpaceDN w:val="0"/>
              <w:adjustRightInd w:val="0"/>
              <w:jc w:val="center"/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eastAsia="华文中宋" w:hAnsi="华文中宋" w:cs="华文中宋"/>
                <w:b/>
                <w:sz w:val="30"/>
                <w:szCs w:val="30"/>
                <w:lang w:bidi="ar"/>
              </w:rPr>
              <w:t>学校意见</w:t>
            </w:r>
          </w:p>
        </w:tc>
      </w:tr>
      <w:tr w:rsidR="00920882" w:rsidTr="00D135DB">
        <w:trPr>
          <w:trHeight w:val="3534"/>
          <w:jc w:val="center"/>
        </w:trPr>
        <w:tc>
          <w:tcPr>
            <w:tcW w:w="9327" w:type="dxa"/>
            <w:gridSpan w:val="15"/>
            <w:tcBorders>
              <w:top w:val="single" w:sz="4" w:space="0" w:color="auto"/>
            </w:tcBorders>
          </w:tcPr>
          <w:p w:rsidR="00920882" w:rsidRDefault="00920882" w:rsidP="004B222F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wordWrap w:val="0"/>
              <w:spacing w:line="500" w:lineRule="exact"/>
              <w:ind w:right="480" w:firstLineChars="200" w:firstLine="56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</w:p>
          <w:p w:rsidR="00920882" w:rsidRDefault="00920882" w:rsidP="004B222F"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Chars="150" w:firstLine="420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负责人签字：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   （公章）</w:t>
            </w:r>
          </w:p>
          <w:p w:rsidR="00920882" w:rsidRDefault="00920882" w:rsidP="00DA45D7">
            <w:pPr>
              <w:tabs>
                <w:tab w:val="left" w:pos="5954"/>
              </w:tabs>
              <w:wordWrap w:val="0"/>
              <w:autoSpaceDE w:val="0"/>
              <w:autoSpaceDN w:val="0"/>
              <w:adjustRightInd w:val="0"/>
              <w:spacing w:line="500" w:lineRule="exact"/>
              <w:ind w:right="18" w:firstLineChars="2538" w:firstLine="7106"/>
              <w:rPr>
                <w:rFonts w:ascii="仿宋" w:eastAsia="仿宋" w:hAnsi="仿宋" w:cs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年 </w:t>
            </w:r>
            <w:r w:rsidR="008A635B"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月 </w:t>
            </w:r>
            <w:r w:rsidR="008A635B">
              <w:rPr>
                <w:rFonts w:ascii="仿宋" w:eastAsia="仿宋" w:hAnsi="仿宋" w:cs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  <w:lang w:bidi="ar"/>
              </w:rPr>
              <w:t xml:space="preserve"> 日</w:t>
            </w:r>
          </w:p>
        </w:tc>
      </w:tr>
    </w:tbl>
    <w:p w:rsidR="004F5906" w:rsidRPr="00920882" w:rsidRDefault="004F5906" w:rsidP="008A635B">
      <w:pPr>
        <w:ind w:right="300"/>
        <w:rPr>
          <w:sz w:val="18"/>
        </w:rPr>
      </w:pPr>
    </w:p>
    <w:sectPr w:rsidR="004F5906" w:rsidRPr="00920882" w:rsidSect="00EB5354">
      <w:pgSz w:w="11906" w:h="16838"/>
      <w:pgMar w:top="1418" w:right="1418" w:bottom="1418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085" w:rsidRDefault="00F75085" w:rsidP="00CD6911">
      <w:r>
        <w:separator/>
      </w:r>
    </w:p>
  </w:endnote>
  <w:endnote w:type="continuationSeparator" w:id="0">
    <w:p w:rsidR="00F75085" w:rsidRDefault="00F75085" w:rsidP="00CD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XBSK--GBK1-0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黑体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6871899"/>
      <w:docPartObj>
        <w:docPartGallery w:val="Page Numbers (Bottom of Page)"/>
        <w:docPartUnique/>
      </w:docPartObj>
    </w:sdtPr>
    <w:sdtEndPr/>
    <w:sdtContent>
      <w:p w:rsidR="00031906" w:rsidRDefault="000319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CB2" w:rsidRPr="00322CB2">
          <w:rPr>
            <w:noProof/>
            <w:lang w:val="zh-CN" w:eastAsia="zh-CN"/>
          </w:rPr>
          <w:t>9</w:t>
        </w:r>
        <w:r>
          <w:fldChar w:fldCharType="end"/>
        </w:r>
      </w:p>
    </w:sdtContent>
  </w:sdt>
  <w:p w:rsidR="009E3C61" w:rsidRDefault="009E3C6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085" w:rsidRDefault="00F75085" w:rsidP="00CD6911">
      <w:r>
        <w:separator/>
      </w:r>
    </w:p>
  </w:footnote>
  <w:footnote w:type="continuationSeparator" w:id="0">
    <w:p w:rsidR="00F75085" w:rsidRDefault="00F75085" w:rsidP="00CD6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C61" w:rsidRDefault="009E3C61" w:rsidP="009E3C61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B7F25"/>
    <w:multiLevelType w:val="hybridMultilevel"/>
    <w:tmpl w:val="9EA6D1DC"/>
    <w:lvl w:ilvl="0" w:tplc="72C2F20C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EA87611"/>
    <w:multiLevelType w:val="hybridMultilevel"/>
    <w:tmpl w:val="48265344"/>
    <w:lvl w:ilvl="0" w:tplc="66EA7894">
      <w:start w:val="6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0BA006F"/>
    <w:multiLevelType w:val="multilevel"/>
    <w:tmpl w:val="60BA006F"/>
    <w:lvl w:ilvl="0">
      <w:start w:val="1"/>
      <w:numFmt w:val="chineseCountingThousand"/>
      <w:lvlText w:val="%1."/>
      <w:lvlJc w:val="left"/>
      <w:pPr>
        <w:ind w:left="420" w:hanging="420"/>
      </w:pPr>
      <w:rPr>
        <w:rFonts w:hint="eastAsia"/>
        <w:sz w:val="28"/>
        <w:szCs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92"/>
    <w:rsid w:val="000011F5"/>
    <w:rsid w:val="00005969"/>
    <w:rsid w:val="00005C2F"/>
    <w:rsid w:val="00013B14"/>
    <w:rsid w:val="00020736"/>
    <w:rsid w:val="00021F54"/>
    <w:rsid w:val="00031906"/>
    <w:rsid w:val="000401CA"/>
    <w:rsid w:val="00065011"/>
    <w:rsid w:val="00081A1F"/>
    <w:rsid w:val="000A182C"/>
    <w:rsid w:val="000A31EF"/>
    <w:rsid w:val="000A5685"/>
    <w:rsid w:val="000A5A92"/>
    <w:rsid w:val="000C07A9"/>
    <w:rsid w:val="000C19F9"/>
    <w:rsid w:val="000D131E"/>
    <w:rsid w:val="000E134A"/>
    <w:rsid w:val="00102B77"/>
    <w:rsid w:val="0010465F"/>
    <w:rsid w:val="00110431"/>
    <w:rsid w:val="00115D4D"/>
    <w:rsid w:val="00136C2F"/>
    <w:rsid w:val="00146D6E"/>
    <w:rsid w:val="001555CB"/>
    <w:rsid w:val="00155636"/>
    <w:rsid w:val="00172440"/>
    <w:rsid w:val="001768DE"/>
    <w:rsid w:val="00182C8D"/>
    <w:rsid w:val="00184E68"/>
    <w:rsid w:val="001B0414"/>
    <w:rsid w:val="001B2359"/>
    <w:rsid w:val="001C6318"/>
    <w:rsid w:val="001C6602"/>
    <w:rsid w:val="001E4122"/>
    <w:rsid w:val="001E4650"/>
    <w:rsid w:val="00202667"/>
    <w:rsid w:val="002053B4"/>
    <w:rsid w:val="0021535C"/>
    <w:rsid w:val="002346E2"/>
    <w:rsid w:val="002425BC"/>
    <w:rsid w:val="00245C94"/>
    <w:rsid w:val="0024690D"/>
    <w:rsid w:val="0027642B"/>
    <w:rsid w:val="00277116"/>
    <w:rsid w:val="002822B1"/>
    <w:rsid w:val="00286F56"/>
    <w:rsid w:val="002C2ED3"/>
    <w:rsid w:val="002C7590"/>
    <w:rsid w:val="002D08A9"/>
    <w:rsid w:val="002E31B8"/>
    <w:rsid w:val="002F27A3"/>
    <w:rsid w:val="00300AB8"/>
    <w:rsid w:val="00313858"/>
    <w:rsid w:val="00322CB2"/>
    <w:rsid w:val="00331D1E"/>
    <w:rsid w:val="00347DDB"/>
    <w:rsid w:val="003527B4"/>
    <w:rsid w:val="00356C05"/>
    <w:rsid w:val="00375E68"/>
    <w:rsid w:val="00381192"/>
    <w:rsid w:val="003963D7"/>
    <w:rsid w:val="003B72B6"/>
    <w:rsid w:val="003C55D5"/>
    <w:rsid w:val="003D3A5D"/>
    <w:rsid w:val="003E2989"/>
    <w:rsid w:val="003F4D79"/>
    <w:rsid w:val="004049C3"/>
    <w:rsid w:val="00405C67"/>
    <w:rsid w:val="004150E3"/>
    <w:rsid w:val="004160AF"/>
    <w:rsid w:val="00427ED6"/>
    <w:rsid w:val="00430A12"/>
    <w:rsid w:val="0043119B"/>
    <w:rsid w:val="004312C6"/>
    <w:rsid w:val="00433815"/>
    <w:rsid w:val="00437010"/>
    <w:rsid w:val="004934F2"/>
    <w:rsid w:val="004A64C6"/>
    <w:rsid w:val="004C3E4F"/>
    <w:rsid w:val="004F5906"/>
    <w:rsid w:val="00513051"/>
    <w:rsid w:val="00523B2C"/>
    <w:rsid w:val="00547B54"/>
    <w:rsid w:val="005562A7"/>
    <w:rsid w:val="00574A0A"/>
    <w:rsid w:val="0058139A"/>
    <w:rsid w:val="00593150"/>
    <w:rsid w:val="0059441A"/>
    <w:rsid w:val="00594B40"/>
    <w:rsid w:val="00596659"/>
    <w:rsid w:val="005A7DA1"/>
    <w:rsid w:val="005B280E"/>
    <w:rsid w:val="005C3217"/>
    <w:rsid w:val="005C36EE"/>
    <w:rsid w:val="005D17FA"/>
    <w:rsid w:val="005D347A"/>
    <w:rsid w:val="005D6A77"/>
    <w:rsid w:val="005E245E"/>
    <w:rsid w:val="005E28D4"/>
    <w:rsid w:val="005F2B8D"/>
    <w:rsid w:val="005F5EA6"/>
    <w:rsid w:val="006206AF"/>
    <w:rsid w:val="00632E94"/>
    <w:rsid w:val="00643C54"/>
    <w:rsid w:val="006459DE"/>
    <w:rsid w:val="00651392"/>
    <w:rsid w:val="00666396"/>
    <w:rsid w:val="006912B1"/>
    <w:rsid w:val="006B2C06"/>
    <w:rsid w:val="006C4A16"/>
    <w:rsid w:val="006C5650"/>
    <w:rsid w:val="006D160E"/>
    <w:rsid w:val="006E1E25"/>
    <w:rsid w:val="006F15D2"/>
    <w:rsid w:val="00747531"/>
    <w:rsid w:val="007611E2"/>
    <w:rsid w:val="00770CB6"/>
    <w:rsid w:val="007917EA"/>
    <w:rsid w:val="00792D41"/>
    <w:rsid w:val="007A0E68"/>
    <w:rsid w:val="007A28DE"/>
    <w:rsid w:val="007D050D"/>
    <w:rsid w:val="007E083B"/>
    <w:rsid w:val="00817453"/>
    <w:rsid w:val="0082753A"/>
    <w:rsid w:val="0083031C"/>
    <w:rsid w:val="00830A62"/>
    <w:rsid w:val="00834F54"/>
    <w:rsid w:val="00835068"/>
    <w:rsid w:val="008451AE"/>
    <w:rsid w:val="0084569F"/>
    <w:rsid w:val="00862D6D"/>
    <w:rsid w:val="008633EF"/>
    <w:rsid w:val="00865533"/>
    <w:rsid w:val="00871A3A"/>
    <w:rsid w:val="00885608"/>
    <w:rsid w:val="008A635B"/>
    <w:rsid w:val="008E33F4"/>
    <w:rsid w:val="008F53D2"/>
    <w:rsid w:val="008F5EDB"/>
    <w:rsid w:val="00920882"/>
    <w:rsid w:val="00931D50"/>
    <w:rsid w:val="009321A3"/>
    <w:rsid w:val="00982233"/>
    <w:rsid w:val="009B3230"/>
    <w:rsid w:val="009B6690"/>
    <w:rsid w:val="009C1818"/>
    <w:rsid w:val="009C69E9"/>
    <w:rsid w:val="009D62A8"/>
    <w:rsid w:val="009D6847"/>
    <w:rsid w:val="009D7A60"/>
    <w:rsid w:val="009E3C61"/>
    <w:rsid w:val="00A06D77"/>
    <w:rsid w:val="00A0765C"/>
    <w:rsid w:val="00A21BEF"/>
    <w:rsid w:val="00A24CF9"/>
    <w:rsid w:val="00A3462D"/>
    <w:rsid w:val="00A606AA"/>
    <w:rsid w:val="00A631B9"/>
    <w:rsid w:val="00A646C5"/>
    <w:rsid w:val="00A82963"/>
    <w:rsid w:val="00A86FFE"/>
    <w:rsid w:val="00A93B29"/>
    <w:rsid w:val="00AB6B7F"/>
    <w:rsid w:val="00AF5ED4"/>
    <w:rsid w:val="00B232E5"/>
    <w:rsid w:val="00B3547E"/>
    <w:rsid w:val="00B36C14"/>
    <w:rsid w:val="00B415B5"/>
    <w:rsid w:val="00B4162B"/>
    <w:rsid w:val="00B41CF0"/>
    <w:rsid w:val="00B459E3"/>
    <w:rsid w:val="00B57AFC"/>
    <w:rsid w:val="00B65DD2"/>
    <w:rsid w:val="00B67D70"/>
    <w:rsid w:val="00B90800"/>
    <w:rsid w:val="00B94F08"/>
    <w:rsid w:val="00BB3982"/>
    <w:rsid w:val="00BD35FC"/>
    <w:rsid w:val="00BF61F2"/>
    <w:rsid w:val="00C059C2"/>
    <w:rsid w:val="00C059E2"/>
    <w:rsid w:val="00C1434C"/>
    <w:rsid w:val="00C170DB"/>
    <w:rsid w:val="00C20E5B"/>
    <w:rsid w:val="00C332C0"/>
    <w:rsid w:val="00C51E3A"/>
    <w:rsid w:val="00C54B47"/>
    <w:rsid w:val="00C61AD1"/>
    <w:rsid w:val="00C6378F"/>
    <w:rsid w:val="00CA652F"/>
    <w:rsid w:val="00CC7FC4"/>
    <w:rsid w:val="00CD6911"/>
    <w:rsid w:val="00CD7AA2"/>
    <w:rsid w:val="00CE32A5"/>
    <w:rsid w:val="00CE3C6B"/>
    <w:rsid w:val="00CF2E72"/>
    <w:rsid w:val="00CF721A"/>
    <w:rsid w:val="00D01F5E"/>
    <w:rsid w:val="00D135DB"/>
    <w:rsid w:val="00D215A3"/>
    <w:rsid w:val="00D221DD"/>
    <w:rsid w:val="00D237C7"/>
    <w:rsid w:val="00D2454D"/>
    <w:rsid w:val="00D36D39"/>
    <w:rsid w:val="00D55785"/>
    <w:rsid w:val="00D629E1"/>
    <w:rsid w:val="00D70FB3"/>
    <w:rsid w:val="00DA0FB1"/>
    <w:rsid w:val="00DA45D7"/>
    <w:rsid w:val="00DD0D2E"/>
    <w:rsid w:val="00DD5CB5"/>
    <w:rsid w:val="00DE5F07"/>
    <w:rsid w:val="00DF0D23"/>
    <w:rsid w:val="00DF2E4D"/>
    <w:rsid w:val="00DF70DF"/>
    <w:rsid w:val="00E02F69"/>
    <w:rsid w:val="00E05270"/>
    <w:rsid w:val="00E22F35"/>
    <w:rsid w:val="00E774F5"/>
    <w:rsid w:val="00E94F11"/>
    <w:rsid w:val="00EA0F69"/>
    <w:rsid w:val="00EA296C"/>
    <w:rsid w:val="00EB5354"/>
    <w:rsid w:val="00ED6641"/>
    <w:rsid w:val="00EF590C"/>
    <w:rsid w:val="00F01940"/>
    <w:rsid w:val="00F01B96"/>
    <w:rsid w:val="00F057FE"/>
    <w:rsid w:val="00F12A1A"/>
    <w:rsid w:val="00F363B0"/>
    <w:rsid w:val="00F54342"/>
    <w:rsid w:val="00F5534F"/>
    <w:rsid w:val="00F637AE"/>
    <w:rsid w:val="00F75085"/>
    <w:rsid w:val="00F75D96"/>
    <w:rsid w:val="00F8558D"/>
    <w:rsid w:val="00F86DDA"/>
    <w:rsid w:val="00F90B4D"/>
    <w:rsid w:val="00F91025"/>
    <w:rsid w:val="00F9538D"/>
    <w:rsid w:val="00FB129E"/>
    <w:rsid w:val="00FD79DD"/>
    <w:rsid w:val="00FE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8DC2A0-6073-4067-AF0E-F50CBEB0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D6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rsid w:val="00CD6911"/>
    <w:rPr>
      <w:sz w:val="18"/>
      <w:szCs w:val="18"/>
    </w:rPr>
  </w:style>
  <w:style w:type="paragraph" w:styleId="a4">
    <w:name w:val="footer"/>
    <w:basedOn w:val="a"/>
    <w:link w:val="Char0"/>
    <w:uiPriority w:val="99"/>
    <w:rsid w:val="00CD6911"/>
    <w:pPr>
      <w:tabs>
        <w:tab w:val="center" w:pos="4153"/>
        <w:tab w:val="right" w:pos="8306"/>
      </w:tabs>
      <w:snapToGrid w:val="0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CD6911"/>
    <w:rPr>
      <w:sz w:val="18"/>
      <w:szCs w:val="18"/>
    </w:rPr>
  </w:style>
  <w:style w:type="paragraph" w:styleId="a5">
    <w:name w:val="Balloon Text"/>
    <w:basedOn w:val="a"/>
    <w:link w:val="Char1"/>
    <w:rsid w:val="00C51E3A"/>
    <w:rPr>
      <w:sz w:val="18"/>
      <w:szCs w:val="18"/>
      <w:lang w:val="x-none" w:eastAsia="x-none"/>
    </w:rPr>
  </w:style>
  <w:style w:type="character" w:customStyle="1" w:styleId="Char1">
    <w:name w:val="批注框文本 Char"/>
    <w:link w:val="a5"/>
    <w:rsid w:val="00C51E3A"/>
    <w:rPr>
      <w:sz w:val="18"/>
      <w:szCs w:val="18"/>
    </w:rPr>
  </w:style>
  <w:style w:type="character" w:styleId="a6">
    <w:name w:val="Placeholder Text"/>
    <w:basedOn w:val="a0"/>
    <w:uiPriority w:val="99"/>
    <w:unhideWhenUsed/>
    <w:rsid w:val="00F8558D"/>
    <w:rPr>
      <w:color w:val="808080"/>
    </w:rPr>
  </w:style>
  <w:style w:type="paragraph" w:styleId="a7">
    <w:name w:val="Normal (Web)"/>
    <w:basedOn w:val="a"/>
    <w:qFormat/>
    <w:rsid w:val="00817453"/>
    <w:pPr>
      <w:widowControl w:val="0"/>
      <w:jc w:val="both"/>
    </w:pPr>
    <w:rPr>
      <w:rFonts w:ascii="Calibri" w:hAnsi="Calibri"/>
      <w:kern w:val="2"/>
      <w:szCs w:val="22"/>
    </w:rPr>
  </w:style>
  <w:style w:type="paragraph" w:styleId="a8">
    <w:name w:val="List Paragraph"/>
    <w:basedOn w:val="a"/>
    <w:uiPriority w:val="34"/>
    <w:qFormat/>
    <w:rsid w:val="005D6A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9579;&#33395;\&#29579;&#33395;\2004&#24180;&#19987;&#19994;&#25216;&#26415;&#32844;&#21153;&#35780;&#23457;\&#22270;&#20070;&#26723;&#26696;&#31995;&#21015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896BC679E54ADFA65132A243AFAE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89E52C-6651-44E0-A380-4743B2F026C3}"/>
      </w:docPartPr>
      <w:docPartBody>
        <w:p w:rsidR="00A14023" w:rsidRDefault="00254E3F" w:rsidP="00254E3F">
          <w:pPr>
            <w:pStyle w:val="40896BC679E54ADFA65132A243AFAEEB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56DE7BFEB572499486FD168B66929D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7DE7F4-3668-424F-AD93-7BFFFB4171D9}"/>
      </w:docPartPr>
      <w:docPartBody>
        <w:p w:rsidR="00E74BCF" w:rsidRDefault="00C851A5" w:rsidP="00C851A5">
          <w:pPr>
            <w:pStyle w:val="56DE7BFEB572499486FD168B66929DEB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XBSK--GBK1-0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黑体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3F"/>
    <w:rsid w:val="00011214"/>
    <w:rsid w:val="00077073"/>
    <w:rsid w:val="000D7E5C"/>
    <w:rsid w:val="000F4C3E"/>
    <w:rsid w:val="00110B6B"/>
    <w:rsid w:val="00254E3F"/>
    <w:rsid w:val="00301D30"/>
    <w:rsid w:val="00537CEA"/>
    <w:rsid w:val="008569EA"/>
    <w:rsid w:val="009A6583"/>
    <w:rsid w:val="009B515D"/>
    <w:rsid w:val="00A14023"/>
    <w:rsid w:val="00A36678"/>
    <w:rsid w:val="00A40806"/>
    <w:rsid w:val="00C62489"/>
    <w:rsid w:val="00C851A5"/>
    <w:rsid w:val="00CA0A1A"/>
    <w:rsid w:val="00D8753C"/>
    <w:rsid w:val="00E74BCF"/>
    <w:rsid w:val="00E80A69"/>
    <w:rsid w:val="00E8408B"/>
    <w:rsid w:val="00ED3B59"/>
    <w:rsid w:val="00F106EA"/>
    <w:rsid w:val="00FA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C851A5"/>
    <w:rPr>
      <w:color w:val="808080"/>
    </w:rPr>
  </w:style>
  <w:style w:type="paragraph" w:customStyle="1" w:styleId="40896BC679E54ADFA65132A243AFAEEB">
    <w:name w:val="40896BC679E54ADFA65132A243AFAEEB"/>
    <w:rsid w:val="00254E3F"/>
    <w:pPr>
      <w:widowControl w:val="0"/>
      <w:jc w:val="both"/>
    </w:pPr>
  </w:style>
  <w:style w:type="paragraph" w:customStyle="1" w:styleId="56DE7BFEB572499486FD168B66929DEB">
    <w:name w:val="56DE7BFEB572499486FD168B66929DEB"/>
    <w:rsid w:val="00C851A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E4BC01A-6D31-4379-AF86-C06A10C6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图书档案系列</Template>
  <TotalTime>155</TotalTime>
  <Pages>11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党政管理系列</vt:lpstr>
    </vt:vector>
  </TitlesOfParts>
  <Company>mycomputer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党政管理系列</dc:title>
  <dc:creator>Administrator</dc:creator>
  <cp:lastModifiedBy>Owner</cp:lastModifiedBy>
  <cp:revision>55</cp:revision>
  <cp:lastPrinted>2020-11-06T09:09:00Z</cp:lastPrinted>
  <dcterms:created xsi:type="dcterms:W3CDTF">2019-10-30T10:23:00Z</dcterms:created>
  <dcterms:modified xsi:type="dcterms:W3CDTF">2020-11-12T09:29:00Z</dcterms:modified>
</cp:coreProperties>
</file>